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63429" w14:textId="77777777" w:rsidR="004D200C" w:rsidRDefault="004D200C"/>
    <w:p w14:paraId="4546342A" w14:textId="2E155E4E" w:rsidR="004D200C" w:rsidRPr="00927C47" w:rsidRDefault="006467FB">
      <w:pPr>
        <w:rPr>
          <w:rFonts w:ascii="UD デジタル 教科書体 NP" w:eastAsia="UD デジタル 教科書体 NP" w:hAnsi="メイリオ"/>
          <w:b/>
          <w:sz w:val="28"/>
          <w:szCs w:val="28"/>
        </w:rPr>
      </w:pPr>
      <w:bookmarkStart w:id="0" w:name="_Hlk199084611"/>
      <w:r w:rsidRPr="00927C47">
        <w:rPr>
          <w:rFonts w:ascii="UD デジタル 教科書体 NP" w:eastAsia="UD デジタル 教科書体 NP" w:hAnsi="メイリオ" w:hint="eastAsia"/>
          <w:b/>
          <w:sz w:val="28"/>
          <w:szCs w:val="28"/>
          <w:bdr w:val="single" w:sz="4" w:space="0" w:color="auto"/>
        </w:rPr>
        <w:t>課題</w:t>
      </w:r>
      <w:r w:rsidR="001928C4" w:rsidRPr="00927C47">
        <w:rPr>
          <w:rFonts w:ascii="UD デジタル 教科書体 NP" w:eastAsia="UD デジタル 教科書体 NP" w:hAnsi="メイリオ" w:hint="eastAsia"/>
          <w:b/>
          <w:sz w:val="28"/>
          <w:szCs w:val="28"/>
          <w:bdr w:val="single" w:sz="4" w:space="0" w:color="auto"/>
        </w:rPr>
        <w:t>1</w:t>
      </w:r>
      <w:r w:rsidRPr="00927C47">
        <w:rPr>
          <w:rFonts w:ascii="UD デジタル 教科書体 NP" w:eastAsia="UD デジタル 教科書体 NP" w:hAnsi="メイリオ" w:hint="eastAsia"/>
          <w:b/>
          <w:sz w:val="28"/>
          <w:szCs w:val="28"/>
        </w:rPr>
        <w:t>：模擬授業</w:t>
      </w:r>
      <w:r w:rsidR="00357861">
        <w:rPr>
          <w:rFonts w:ascii="UD デジタル 教科書体 NP" w:eastAsia="UD デジタル 教科書体 NP" w:hAnsi="メイリオ" w:hint="eastAsia"/>
          <w:b/>
          <w:sz w:val="28"/>
          <w:szCs w:val="28"/>
        </w:rPr>
        <w:t>1</w:t>
      </w:r>
      <w:r w:rsidR="008E0B69">
        <w:rPr>
          <w:rFonts w:ascii="UD デジタル 教科書体 NP" w:eastAsia="UD デジタル 教科書体 NP" w:hAnsi="メイリオ" w:hint="eastAsia"/>
          <w:b/>
          <w:sz w:val="28"/>
          <w:szCs w:val="28"/>
        </w:rPr>
        <w:t xml:space="preserve">　</w:t>
      </w:r>
      <w:r w:rsidRPr="00927C47">
        <w:rPr>
          <w:rFonts w:ascii="UD デジタル 教科書体 NP" w:eastAsia="UD デジタル 教科書体 NP" w:hAnsi="メイリオ" w:hint="eastAsia"/>
          <w:b/>
          <w:sz w:val="28"/>
          <w:szCs w:val="28"/>
        </w:rPr>
        <w:t>「文型導入</w:t>
      </w:r>
      <w:r w:rsidR="00B55C5A" w:rsidRPr="00927C47">
        <w:rPr>
          <w:rFonts w:ascii="UD デジタル 教科書体 NP" w:eastAsia="UD デジタル 教科書体 NP" w:hAnsi="メイリオ" w:hint="eastAsia"/>
          <w:b/>
          <w:sz w:val="28"/>
          <w:szCs w:val="28"/>
        </w:rPr>
        <w:t>～</w:t>
      </w:r>
      <w:r w:rsidRPr="00927C47">
        <w:rPr>
          <w:rFonts w:ascii="UD デジタル 教科書体 NP" w:eastAsia="UD デジタル 教科書体 NP" w:hAnsi="メイリオ" w:hint="eastAsia"/>
          <w:b/>
          <w:sz w:val="28"/>
          <w:szCs w:val="28"/>
        </w:rPr>
        <w:t>基本練習」（</w:t>
      </w:r>
      <w:r w:rsidR="006074E3">
        <w:rPr>
          <w:rFonts w:ascii="UD デジタル 教科書体 NP" w:eastAsia="UD デジタル 教科書体 NP" w:hAnsi="メイリオ" w:hint="eastAsia"/>
          <w:b/>
          <w:sz w:val="28"/>
          <w:szCs w:val="28"/>
        </w:rPr>
        <w:t>25</w:t>
      </w:r>
      <w:r w:rsidRPr="00927C47">
        <w:rPr>
          <w:rFonts w:ascii="UD デジタル 教科書体 NP" w:eastAsia="UD デジタル 教科書体 NP" w:hAnsi="メイリオ" w:hint="eastAsia"/>
          <w:b/>
          <w:sz w:val="28"/>
          <w:szCs w:val="28"/>
        </w:rPr>
        <w:t>分）</w:t>
      </w:r>
    </w:p>
    <w:p w14:paraId="1ADB57CF" w14:textId="77777777" w:rsidR="00C77430" w:rsidRDefault="006467FB" w:rsidP="00C77430">
      <w:pPr>
        <w:rPr>
          <w:rFonts w:ascii="UD デジタル 教科書体 NP" w:eastAsia="UD デジタル 教科書体 NP" w:hAnsi="メイリオ"/>
          <w:sz w:val="20"/>
          <w:szCs w:val="20"/>
        </w:rPr>
      </w:pPr>
      <w:r w:rsidRPr="00927C47">
        <w:rPr>
          <w:rFonts w:ascii="UD デジタル 教科書体 NP" w:eastAsia="UD デジタル 教科書体 NP" w:hAnsi="メイリオ" w:hint="eastAsia"/>
          <w:sz w:val="28"/>
          <w:szCs w:val="28"/>
        </w:rPr>
        <w:t xml:space="preserve">　　　</w:t>
      </w:r>
      <w:r w:rsidRPr="00B55C5A">
        <w:rPr>
          <w:rFonts w:ascii="UD デジタル 教科書体 NP" w:eastAsia="UD デジタル 教科書体 NP" w:hAnsi="メイリオ" w:hint="eastAsia"/>
          <w:sz w:val="20"/>
          <w:szCs w:val="20"/>
        </w:rPr>
        <w:t>文型導入</w:t>
      </w:r>
      <w:r w:rsidR="008073E0">
        <w:rPr>
          <w:rFonts w:ascii="UD デジタル 教科書体 NP" w:eastAsia="UD デジタル 教科書体 NP" w:hAnsi="メイリオ" w:hint="eastAsia"/>
          <w:sz w:val="20"/>
          <w:szCs w:val="20"/>
        </w:rPr>
        <w:t>～</w:t>
      </w:r>
      <w:r w:rsidRPr="00B55C5A">
        <w:rPr>
          <w:rFonts w:ascii="UD デジタル 教科書体 NP" w:eastAsia="UD デジタル 教科書体 NP" w:hAnsi="メイリオ" w:hint="eastAsia"/>
          <w:sz w:val="20"/>
          <w:szCs w:val="20"/>
        </w:rPr>
        <w:t>基本練習</w:t>
      </w:r>
      <w:r w:rsidR="00721FC6">
        <w:rPr>
          <w:rFonts w:ascii="UD デジタル 教科書体 NP" w:eastAsia="UD デジタル 教科書体 NP" w:hAnsi="メイリオ" w:hint="eastAsia"/>
          <w:sz w:val="20"/>
          <w:szCs w:val="20"/>
        </w:rPr>
        <w:t>（機械的練習、有意味な練習）</w:t>
      </w:r>
      <w:r w:rsidR="00AA4857" w:rsidRPr="00B55C5A">
        <w:rPr>
          <w:rFonts w:ascii="UD デジタル 教科書体 NP" w:eastAsia="UD デジタル 教科書体 NP" w:hAnsi="メイリオ" w:hint="eastAsia"/>
          <w:sz w:val="20"/>
          <w:szCs w:val="20"/>
        </w:rPr>
        <w:t>の授業</w:t>
      </w:r>
      <w:r w:rsidRPr="00B55C5A">
        <w:rPr>
          <w:rFonts w:ascii="UD デジタル 教科書体 NP" w:eastAsia="UD デジタル 教科書体 NP" w:hAnsi="メイリオ" w:hint="eastAsia"/>
          <w:sz w:val="20"/>
          <w:szCs w:val="20"/>
        </w:rPr>
        <w:t>を行う</w:t>
      </w:r>
      <w:r w:rsidR="00866F4F" w:rsidRPr="00B55C5A">
        <w:rPr>
          <w:rFonts w:ascii="UD デジタル 教科書体 NP" w:eastAsia="UD デジタル 教科書体 NP" w:hAnsi="メイリオ" w:hint="eastAsia"/>
          <w:sz w:val="20"/>
          <w:szCs w:val="20"/>
        </w:rPr>
        <w:t>。</w:t>
      </w:r>
    </w:p>
    <w:p w14:paraId="4546342B" w14:textId="6F5B410C" w:rsidR="006467FB" w:rsidRDefault="00721FC6" w:rsidP="00C77430">
      <w:pPr>
        <w:ind w:firstLineChars="400" w:firstLine="8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w:t>
      </w:r>
      <w:r w:rsidR="008073E0">
        <w:rPr>
          <w:rFonts w:ascii="UD デジタル 教科書体 NP" w:eastAsia="UD デジタル 教科書体 NP" w:hAnsi="メイリオ" w:hint="eastAsia"/>
          <w:sz w:val="20"/>
          <w:szCs w:val="20"/>
        </w:rPr>
        <w:t>教案作成、教具の準備、模擬授業実施</w:t>
      </w:r>
      <w:r>
        <w:rPr>
          <w:rFonts w:ascii="UD デジタル 教科書体 NP" w:eastAsia="UD デジタル 教科書体 NP" w:hAnsi="メイリオ" w:hint="eastAsia"/>
          <w:sz w:val="20"/>
          <w:szCs w:val="20"/>
        </w:rPr>
        <w:t>）</w:t>
      </w:r>
    </w:p>
    <w:p w14:paraId="2BEC486E" w14:textId="77777777" w:rsidR="008778C6" w:rsidRDefault="008778C6">
      <w:pPr>
        <w:rPr>
          <w:rFonts w:ascii="UD デジタル 教科書体 NP" w:eastAsia="UD デジタル 教科書体 NP" w:hAnsi="メイリオ"/>
          <w:sz w:val="20"/>
          <w:szCs w:val="20"/>
        </w:rPr>
      </w:pPr>
    </w:p>
    <w:p w14:paraId="1D3CA479" w14:textId="4FBA0DB9" w:rsidR="00A02183" w:rsidRDefault="00D030E7">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w:t>
      </w:r>
      <w:r w:rsidR="00A02183">
        <w:rPr>
          <w:rFonts w:ascii="UD デジタル 教科書体 NP" w:eastAsia="UD デジタル 教科書体 NP" w:hAnsi="メイリオ" w:hint="eastAsia"/>
          <w:sz w:val="20"/>
          <w:szCs w:val="20"/>
        </w:rPr>
        <w:t>指導文型　～てください</w:t>
      </w:r>
      <w:r w:rsidR="008073E0">
        <w:rPr>
          <w:rFonts w:ascii="UD デジタル 教科書体 NP" w:eastAsia="UD デジタル 教科書体 NP" w:hAnsi="メイリオ" w:hint="eastAsia"/>
          <w:sz w:val="20"/>
          <w:szCs w:val="20"/>
        </w:rPr>
        <w:t xml:space="preserve">　（テ形導入）</w:t>
      </w:r>
    </w:p>
    <w:p w14:paraId="46A35399" w14:textId="77777777" w:rsidR="00C8532A" w:rsidRDefault="00C8532A">
      <w:pPr>
        <w:rPr>
          <w:rFonts w:ascii="UD デジタル 教科書体 NP" w:eastAsia="UD デジタル 教科書体 NP" w:hAnsi="メイリオ"/>
          <w:sz w:val="20"/>
          <w:szCs w:val="20"/>
        </w:rPr>
      </w:pPr>
    </w:p>
    <w:p w14:paraId="22B61F2D" w14:textId="65D20F56" w:rsidR="008778C6" w:rsidRDefault="00D030E7">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w:t>
      </w:r>
      <w:r w:rsidR="008778C6">
        <w:rPr>
          <w:rFonts w:ascii="UD デジタル 教科書体 NP" w:eastAsia="UD デジタル 教科書体 NP" w:hAnsi="メイリオ" w:hint="eastAsia"/>
          <w:sz w:val="20"/>
          <w:szCs w:val="20"/>
        </w:rPr>
        <w:t>以下の教科書から1つ選</w:t>
      </w:r>
      <w:r>
        <w:rPr>
          <w:rFonts w:ascii="UD デジタル 教科書体 NP" w:eastAsia="UD デジタル 教科書体 NP" w:hAnsi="メイリオ" w:hint="eastAsia"/>
          <w:sz w:val="20"/>
          <w:szCs w:val="20"/>
        </w:rPr>
        <w:t>び、導入～基本練習（形の練習、有意味な練習）の模擬授業を行う。</w:t>
      </w:r>
    </w:p>
    <w:p w14:paraId="485E7EC7" w14:textId="77777777" w:rsidR="008778C6" w:rsidRPr="00C8532A" w:rsidRDefault="008778C6">
      <w:pPr>
        <w:rPr>
          <w:rFonts w:ascii="UD デジタル 教科書体 NP" w:eastAsia="UD デジタル 教科書体 NP" w:hAnsi="メイリオ"/>
          <w:sz w:val="20"/>
          <w:szCs w:val="20"/>
        </w:rPr>
      </w:pPr>
    </w:p>
    <w:p w14:paraId="4ADE9FC2" w14:textId="59B4FF77" w:rsidR="008778C6" w:rsidRDefault="00A02183" w:rsidP="008778C6">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r w:rsidR="008073E0">
        <w:rPr>
          <w:rFonts w:ascii="UD デジタル 教科書体 NP" w:eastAsia="UD デジタル 教科書体 NP" w:hAnsi="メイリオ" w:hint="eastAsia"/>
          <w:sz w:val="20"/>
          <w:szCs w:val="20"/>
        </w:rPr>
        <w:t>A</w:t>
      </w:r>
      <w:r>
        <w:rPr>
          <w:rFonts w:ascii="UD デジタル 教科書体 NP" w:eastAsia="UD デジタル 教科書体 NP" w:hAnsi="メイリオ" w:hint="eastAsia"/>
          <w:sz w:val="20"/>
          <w:szCs w:val="20"/>
        </w:rPr>
        <w:t xml:space="preserve">　『つなぐ日本語</w:t>
      </w:r>
      <w:r w:rsidR="00A9515B">
        <w:rPr>
          <w:rFonts w:ascii="UD デジタル 教科書体 NP" w:eastAsia="UD デジタル 教科書体 NP" w:hAnsi="メイリオ" w:hint="eastAsia"/>
          <w:sz w:val="20"/>
          <w:szCs w:val="20"/>
        </w:rPr>
        <w:t xml:space="preserve">　初級1</w:t>
      </w:r>
      <w:r>
        <w:rPr>
          <w:rFonts w:ascii="UD デジタル 教科書体 NP" w:eastAsia="UD デジタル 教科書体 NP" w:hAnsi="メイリオ" w:hint="eastAsia"/>
          <w:sz w:val="20"/>
          <w:szCs w:val="20"/>
        </w:rPr>
        <w:t xml:space="preserve">』　Lesson9 </w:t>
      </w:r>
      <w:r w:rsidR="00721FC6" w:rsidRPr="00721FC6">
        <w:rPr>
          <w:rFonts w:ascii="UD デジタル 教科書体 NP" w:eastAsia="UD デジタル 教科書体 NP" w:hAnsi="メイリオ" w:hint="eastAsia"/>
          <w:sz w:val="20"/>
          <w:szCs w:val="20"/>
          <w:bdr w:val="single" w:sz="4" w:space="0" w:color="auto"/>
        </w:rPr>
        <w:t>１</w:t>
      </w:r>
    </w:p>
    <w:p w14:paraId="0AA2FF88" w14:textId="3E44C71E" w:rsidR="00D030E7" w:rsidRDefault="006A6B99" w:rsidP="008778C6">
      <w:pPr>
        <w:ind w:firstLineChars="500" w:firstLine="10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できること：ごみの捨て方などの注意</w:t>
      </w:r>
      <w:bookmarkStart w:id="1" w:name="_GoBack"/>
      <w:bookmarkEnd w:id="1"/>
      <w:r w:rsidR="00D030E7">
        <w:rPr>
          <w:rFonts w:ascii="UD デジタル 教科書体 NP" w:eastAsia="UD デジタル 教科書体 NP" w:hAnsi="メイリオ" w:hint="eastAsia"/>
          <w:sz w:val="20"/>
          <w:szCs w:val="20"/>
        </w:rPr>
        <w:t>が分かり、謝ることができる。</w:t>
      </w:r>
    </w:p>
    <w:p w14:paraId="58B32285" w14:textId="2981DC75" w:rsidR="00D030E7" w:rsidRDefault="00D030E7" w:rsidP="00D030E7">
      <w:pPr>
        <w:ind w:firstLineChars="1100" w:firstLine="22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大家さんにゴミの捨て方などの決まりを聞くことができる</w:t>
      </w:r>
    </w:p>
    <w:p w14:paraId="24DB4A96" w14:textId="77777777" w:rsidR="008073E0" w:rsidRDefault="008073E0" w:rsidP="008778C6">
      <w:pPr>
        <w:ind w:firstLineChars="500" w:firstLine="1000"/>
        <w:rPr>
          <w:rFonts w:ascii="UD デジタル 教科書体 NP" w:eastAsia="UD デジタル 教科書体 NP" w:hAnsi="メイリオ"/>
          <w:sz w:val="20"/>
          <w:szCs w:val="20"/>
        </w:rPr>
      </w:pPr>
    </w:p>
    <w:p w14:paraId="67E29A5B" w14:textId="0DA1FDA0" w:rsidR="00A02183" w:rsidRDefault="00A02183" w:rsidP="008778C6">
      <w:pPr>
        <w:ind w:firstLineChars="500" w:firstLine="10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場面会話</w:t>
      </w:r>
      <w:r w:rsidRPr="00A02183">
        <w:rPr>
          <w:rFonts w:ascii="UD デジタル 教科書体 NP" w:eastAsia="UD デジタル 教科書体 NP" w:hAnsi="メイリオ" w:hint="eastAsia"/>
          <w:sz w:val="20"/>
          <w:szCs w:val="20"/>
        </w:rPr>
        <w:t>（ｐ</w:t>
      </w:r>
      <w:r w:rsidR="008778C6">
        <w:rPr>
          <w:rFonts w:ascii="UD デジタル 教科書体 NP" w:eastAsia="UD デジタル 教科書体 NP" w:hAnsi="メイリオ" w:hint="eastAsia"/>
          <w:sz w:val="20"/>
          <w:szCs w:val="20"/>
        </w:rPr>
        <w:t>.</w:t>
      </w:r>
      <w:r w:rsidRPr="00A02183">
        <w:rPr>
          <w:rFonts w:ascii="UD デジタル 教科書体 NP" w:eastAsia="UD デジタル 教科書体 NP" w:hAnsi="メイリオ" w:hint="eastAsia"/>
          <w:sz w:val="20"/>
          <w:szCs w:val="20"/>
        </w:rPr>
        <w:t>179）</w:t>
      </w:r>
      <w:r>
        <w:rPr>
          <w:rFonts w:ascii="UD デジタル 教科書体 NP" w:eastAsia="UD デジタル 教科書体 NP" w:hAnsi="メイリオ" w:hint="eastAsia"/>
          <w:sz w:val="20"/>
          <w:szCs w:val="20"/>
        </w:rPr>
        <w:t>、文型練習</w:t>
      </w:r>
      <w:r w:rsidRPr="00A02183">
        <w:rPr>
          <w:rFonts w:ascii="UD デジタル 教科書体 NP" w:eastAsia="UD デジタル 教科書体 NP" w:hAnsi="メイリオ" w:hint="eastAsia"/>
          <w:sz w:val="20"/>
          <w:szCs w:val="20"/>
          <w:bdr w:val="single" w:sz="4" w:space="0" w:color="auto"/>
        </w:rPr>
        <w:t>２</w:t>
      </w:r>
      <w:r>
        <w:rPr>
          <w:rFonts w:ascii="UD デジタル 教科書体 NP" w:eastAsia="UD デジタル 教科書体 NP" w:hAnsi="メイリオ" w:hint="eastAsia"/>
          <w:sz w:val="20"/>
          <w:szCs w:val="20"/>
        </w:rPr>
        <w:t>（</w:t>
      </w:r>
      <w:r w:rsidR="008778C6">
        <w:rPr>
          <w:rFonts w:ascii="UD デジタル 教科書体 NP" w:eastAsia="UD デジタル 教科書体 NP" w:hAnsi="メイリオ" w:hint="eastAsia"/>
          <w:sz w:val="20"/>
          <w:szCs w:val="20"/>
        </w:rPr>
        <w:t>ｐ.</w:t>
      </w:r>
      <w:r>
        <w:rPr>
          <w:rFonts w:ascii="UD デジタル 教科書体 NP" w:eastAsia="UD デジタル 教科書体 NP" w:hAnsi="メイリオ" w:hint="eastAsia"/>
          <w:sz w:val="20"/>
          <w:szCs w:val="20"/>
        </w:rPr>
        <w:t>181）</w:t>
      </w:r>
      <w:r w:rsidR="008778C6">
        <w:rPr>
          <w:rFonts w:ascii="UD デジタル 教科書体 NP" w:eastAsia="UD デジタル 教科書体 NP" w:hAnsi="メイリオ" w:hint="eastAsia"/>
          <w:sz w:val="20"/>
          <w:szCs w:val="20"/>
        </w:rPr>
        <w:t xml:space="preserve">　　</w:t>
      </w:r>
    </w:p>
    <w:p w14:paraId="533DD1D5" w14:textId="4830A7CB" w:rsidR="00721FC6" w:rsidRDefault="00721FC6" w:rsidP="008778C6">
      <w:pPr>
        <w:ind w:firstLineChars="500" w:firstLine="10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（文型練習</w:t>
      </w:r>
      <w:r w:rsidRPr="00721FC6">
        <w:rPr>
          <w:rFonts w:ascii="UD デジタル 教科書体 NP" w:eastAsia="UD デジタル 教科書体 NP" w:hAnsi="メイリオ" w:hint="eastAsia"/>
          <w:sz w:val="20"/>
          <w:szCs w:val="20"/>
          <w:bdr w:val="single" w:sz="4" w:space="0" w:color="auto"/>
        </w:rPr>
        <w:t>１</w:t>
      </w:r>
      <w:r>
        <w:rPr>
          <w:rFonts w:ascii="UD デジタル 教科書体 NP" w:eastAsia="UD デジタル 教科書体 NP" w:hAnsi="メイリオ" w:hint="eastAsia"/>
          <w:sz w:val="20"/>
          <w:szCs w:val="20"/>
        </w:rPr>
        <w:t xml:space="preserve">は終了したものとする）　　</w:t>
      </w:r>
    </w:p>
    <w:p w14:paraId="778F31F1" w14:textId="0C93A362" w:rsidR="00A02183" w:rsidRDefault="008778C6" w:rsidP="00A02183">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p>
    <w:p w14:paraId="5BA393C8" w14:textId="4E8FB227" w:rsidR="008778C6" w:rsidRDefault="00A02183" w:rsidP="00A02183">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r w:rsidR="008073E0">
        <w:rPr>
          <w:rFonts w:ascii="UD デジタル 教科書体 NP" w:eastAsia="UD デジタル 教科書体 NP" w:hAnsi="メイリオ" w:hint="eastAsia"/>
          <w:sz w:val="20"/>
          <w:szCs w:val="20"/>
        </w:rPr>
        <w:t>B</w:t>
      </w:r>
      <w:r>
        <w:rPr>
          <w:rFonts w:ascii="UD デジタル 教科書体 NP" w:eastAsia="UD デジタル 教科書体 NP" w:hAnsi="メイリオ" w:hint="eastAsia"/>
          <w:sz w:val="20"/>
          <w:szCs w:val="20"/>
        </w:rPr>
        <w:t xml:space="preserve">　『できる日本語</w:t>
      </w:r>
      <w:r w:rsidR="00A9515B">
        <w:rPr>
          <w:rFonts w:ascii="UD デジタル 教科書体 NP" w:eastAsia="UD デジタル 教科書体 NP" w:hAnsi="メイリオ" w:hint="eastAsia"/>
          <w:sz w:val="20"/>
          <w:szCs w:val="20"/>
        </w:rPr>
        <w:t xml:space="preserve">　初級　第2版</w:t>
      </w:r>
      <w:r>
        <w:rPr>
          <w:rFonts w:ascii="UD デジタル 教科書体 NP" w:eastAsia="UD デジタル 教科書体 NP" w:hAnsi="メイリオ" w:hint="eastAsia"/>
          <w:sz w:val="20"/>
          <w:szCs w:val="20"/>
        </w:rPr>
        <w:t xml:space="preserve">』　　第7課　</w:t>
      </w:r>
      <w:r w:rsidR="00721FC6">
        <w:rPr>
          <w:rFonts w:ascii="UD デジタル 教科書体 NP" w:eastAsia="UD デジタル 教科書体 NP" w:hAnsi="メイリオ" w:hint="eastAsia"/>
          <w:sz w:val="20"/>
          <w:szCs w:val="20"/>
        </w:rPr>
        <w:t>スモールトピック２</w:t>
      </w:r>
    </w:p>
    <w:p w14:paraId="07918E52" w14:textId="77777777" w:rsidR="00C8532A" w:rsidRDefault="00D030E7" w:rsidP="008778C6">
      <w:pPr>
        <w:ind w:firstLineChars="500" w:firstLine="10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行動目標：</w:t>
      </w:r>
      <w:r w:rsidR="00C8532A">
        <w:rPr>
          <w:rFonts w:ascii="UD デジタル 教科書体 NP" w:eastAsia="UD デジタル 教科書体 NP" w:hAnsi="メイリオ" w:hint="eastAsia"/>
          <w:sz w:val="20"/>
          <w:szCs w:val="20"/>
        </w:rPr>
        <w:t>何かを頼んだり提案したりしながら一緒に行動できる。</w:t>
      </w:r>
    </w:p>
    <w:p w14:paraId="22FA43ED" w14:textId="22E486B5" w:rsidR="00D030E7" w:rsidRDefault="00C8532A" w:rsidP="008778C6">
      <w:pPr>
        <w:ind w:firstLineChars="500" w:firstLine="10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できること：パーティーの準備をしているとき、</w:t>
      </w:r>
      <w:r w:rsidR="00D030E7">
        <w:rPr>
          <w:rFonts w:ascii="UD デジタル 教科書体 NP" w:eastAsia="UD デジタル 教科書体 NP" w:hAnsi="メイリオ" w:hint="eastAsia"/>
          <w:sz w:val="20"/>
          <w:szCs w:val="20"/>
        </w:rPr>
        <w:t>何かを頼んだり指示をしたりすることができる。</w:t>
      </w:r>
    </w:p>
    <w:p w14:paraId="3FB4FDE1" w14:textId="77777777" w:rsidR="008073E0" w:rsidRDefault="008073E0" w:rsidP="008778C6">
      <w:pPr>
        <w:ind w:firstLineChars="500" w:firstLine="1000"/>
        <w:rPr>
          <w:rFonts w:ascii="UD デジタル 教科書体 NP" w:eastAsia="UD デジタル 教科書体 NP" w:hAnsi="メイリオ"/>
          <w:sz w:val="20"/>
          <w:szCs w:val="20"/>
        </w:rPr>
      </w:pPr>
    </w:p>
    <w:p w14:paraId="50459FB7" w14:textId="4C523572" w:rsidR="008778C6" w:rsidRDefault="00A02183" w:rsidP="008778C6">
      <w:pPr>
        <w:ind w:firstLineChars="500" w:firstLine="10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チャレンジ</w:t>
      </w:r>
      <w:r>
        <w:rPr>
          <w:rFonts w:ascii="UD デジタル 教科書体 NP" w:eastAsia="UD デジタル 教科書体 NP" w:hAnsi="メイリオ" w:hint="eastAsia"/>
          <w:sz w:val="20"/>
          <w:szCs w:val="20"/>
          <w:bdr w:val="single" w:sz="4" w:space="0" w:color="auto"/>
        </w:rPr>
        <w:t>１</w:t>
      </w:r>
      <w:r w:rsidRPr="00A02183">
        <w:rPr>
          <w:rFonts w:ascii="UD デジタル 教科書体 NP" w:eastAsia="UD デジタル 教科書体 NP" w:hAnsi="メイリオ" w:hint="eastAsia"/>
          <w:sz w:val="20"/>
          <w:szCs w:val="20"/>
        </w:rPr>
        <w:t>（ｐ</w:t>
      </w:r>
      <w:r w:rsidR="008778C6">
        <w:rPr>
          <w:rFonts w:ascii="UD デジタル 教科書体 NP" w:eastAsia="UD デジタル 教科書体 NP" w:hAnsi="メイリオ" w:hint="eastAsia"/>
          <w:sz w:val="20"/>
          <w:szCs w:val="20"/>
        </w:rPr>
        <w:t>.</w:t>
      </w:r>
      <w:r w:rsidRPr="00A02183">
        <w:rPr>
          <w:rFonts w:ascii="UD デジタル 教科書体 NP" w:eastAsia="UD デジタル 教科書体 NP" w:hAnsi="メイリオ" w:hint="eastAsia"/>
          <w:sz w:val="20"/>
          <w:szCs w:val="20"/>
        </w:rPr>
        <w:t>122-3）、別冊</w:t>
      </w:r>
      <w:r w:rsidR="008778C6" w:rsidRPr="008778C6">
        <w:rPr>
          <w:rFonts w:ascii="UD デジタル 教科書体 NP" w:eastAsia="UD デジタル 教科書体 NP" w:hAnsi="メイリオ" w:hint="eastAsia"/>
          <w:sz w:val="20"/>
          <w:szCs w:val="20"/>
          <w:bdr w:val="single" w:sz="4" w:space="0" w:color="auto"/>
        </w:rPr>
        <w:t>１</w:t>
      </w:r>
      <w:r w:rsidR="008778C6">
        <w:rPr>
          <w:rFonts w:ascii="UD デジタル 教科書体 NP" w:eastAsia="UD デジタル 教科書体 NP" w:hAnsi="メイリオ" w:hint="eastAsia"/>
          <w:sz w:val="20"/>
          <w:szCs w:val="20"/>
        </w:rPr>
        <w:t>2（ｐ.25）、言ってみよう</w:t>
      </w:r>
      <w:r w:rsidR="008778C6">
        <w:rPr>
          <w:rFonts w:ascii="UD デジタル 教科書体 NP" w:eastAsia="UD デジタル 教科書体 NP" w:hAnsi="メイリオ" w:hint="eastAsia"/>
          <w:sz w:val="20"/>
          <w:szCs w:val="20"/>
          <w:bdr w:val="single" w:sz="4" w:space="0" w:color="auto"/>
        </w:rPr>
        <w:t>１</w:t>
      </w:r>
      <w:r w:rsidR="008778C6" w:rsidRPr="008778C6">
        <w:rPr>
          <w:rFonts w:ascii="UD デジタル 教科書体 NP" w:eastAsia="UD デジタル 教科書体 NP" w:hAnsi="メイリオ" w:hint="eastAsia"/>
          <w:sz w:val="20"/>
          <w:szCs w:val="20"/>
        </w:rPr>
        <w:t>、</w:t>
      </w:r>
      <w:r w:rsidR="008778C6" w:rsidRPr="008778C6">
        <w:rPr>
          <w:rFonts w:ascii="UD デジタル 教科書体 NP" w:eastAsia="UD デジタル 教科書体 NP" w:hAnsi="メイリオ" w:hint="eastAsia"/>
          <w:sz w:val="20"/>
          <w:szCs w:val="20"/>
          <w:bdr w:val="single" w:sz="4" w:space="0" w:color="auto"/>
        </w:rPr>
        <w:t>２</w:t>
      </w:r>
      <w:r w:rsidR="008778C6" w:rsidRPr="008778C6">
        <w:rPr>
          <w:rFonts w:ascii="UD デジタル 教科書体 NP" w:eastAsia="UD デジタル 教科書体 NP" w:hAnsi="メイリオ" w:hint="eastAsia"/>
          <w:sz w:val="20"/>
          <w:szCs w:val="20"/>
        </w:rPr>
        <w:t xml:space="preserve">　　　　</w:t>
      </w:r>
    </w:p>
    <w:p w14:paraId="2952299C" w14:textId="3D56A436" w:rsidR="00D030E7" w:rsidRDefault="008778C6" w:rsidP="00D030E7">
      <w:pPr>
        <w:ind w:firstLineChars="500" w:firstLine="1000"/>
        <w:rPr>
          <w:rFonts w:ascii="UD デジタル 教科書体 NP" w:eastAsia="UD デジタル 教科書体 NP" w:hAnsi="メイリオ"/>
          <w:sz w:val="20"/>
          <w:szCs w:val="20"/>
        </w:rPr>
      </w:pPr>
      <w:r w:rsidRPr="008778C6">
        <w:rPr>
          <w:rFonts w:ascii="UD デジタル 教科書体 NP" w:eastAsia="UD デジタル 教科書体 NP" w:hAnsi="メイリオ" w:hint="eastAsia"/>
          <w:sz w:val="20"/>
          <w:szCs w:val="20"/>
        </w:rPr>
        <w:t>（ただし、「言ってみよう」をする際</w:t>
      </w:r>
      <w:r w:rsidRPr="008778C6">
        <w:rPr>
          <w:rFonts w:ascii="UD デジタル 教科書体 NP" w:eastAsia="UD デジタル 教科書体 NP" w:hAnsi="メイリオ" w:hint="eastAsia"/>
          <w:sz w:val="20"/>
          <w:szCs w:val="20"/>
          <w:bdr w:val="single" w:sz="4" w:space="0" w:color="auto"/>
        </w:rPr>
        <w:t>２</w:t>
      </w:r>
      <w:r w:rsidRPr="008778C6">
        <w:rPr>
          <w:rFonts w:ascii="UD デジタル 教科書体 NP" w:eastAsia="UD デジタル 教科書体 NP" w:hAnsi="メイリオ" w:hint="eastAsia"/>
          <w:sz w:val="20"/>
          <w:szCs w:val="20"/>
        </w:rPr>
        <w:t>「～で」は</w:t>
      </w:r>
      <w:r w:rsidR="00927C47">
        <w:rPr>
          <w:rFonts w:ascii="UD デジタル 教科書体 NP" w:eastAsia="UD デジタル 教科書体 NP" w:hAnsi="メイリオ" w:hint="eastAsia"/>
          <w:sz w:val="20"/>
          <w:szCs w:val="20"/>
        </w:rPr>
        <w:t>終了した</w:t>
      </w:r>
      <w:r w:rsidRPr="008778C6">
        <w:rPr>
          <w:rFonts w:ascii="UD デジタル 教科書体 NP" w:eastAsia="UD デジタル 教科書体 NP" w:hAnsi="メイリオ" w:hint="eastAsia"/>
          <w:sz w:val="20"/>
          <w:szCs w:val="20"/>
        </w:rPr>
        <w:t>こととする）</w:t>
      </w:r>
    </w:p>
    <w:p w14:paraId="659FDCD6" w14:textId="77777777" w:rsidR="00C8532A" w:rsidRDefault="00C8532A" w:rsidP="00C8532A">
      <w:pPr>
        <w:ind w:firstLineChars="100" w:firstLine="200"/>
        <w:rPr>
          <w:rFonts w:ascii="UD デジタル 教科書体 NP" w:eastAsia="UD デジタル 教科書体 NP" w:hAnsi="メイリオ"/>
          <w:sz w:val="20"/>
          <w:szCs w:val="20"/>
        </w:rPr>
      </w:pPr>
    </w:p>
    <w:p w14:paraId="7A4ECA82" w14:textId="7865D6F4" w:rsidR="00C8532A" w:rsidRDefault="008073E0" w:rsidP="00C8532A">
      <w:pPr>
        <w:ind w:firstLineChars="100" w:firstLine="2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C</w:t>
      </w:r>
      <w:r w:rsidR="00C8532A">
        <w:rPr>
          <w:rFonts w:ascii="UD デジタル 教科書体 NP" w:eastAsia="UD デジタル 教科書体 NP" w:hAnsi="メイリオ"/>
          <w:sz w:val="20"/>
          <w:szCs w:val="20"/>
        </w:rPr>
        <w:t xml:space="preserve">　</w:t>
      </w:r>
      <w:r w:rsidR="00C8532A" w:rsidRPr="00B55C5A">
        <w:rPr>
          <w:rFonts w:ascii="UD デジタル 教科書体 NP" w:eastAsia="UD デジタル 教科書体 NP" w:hAnsi="メイリオ" w:hint="eastAsia"/>
          <w:sz w:val="20"/>
          <w:szCs w:val="20"/>
        </w:rPr>
        <w:t>『みんなの日本語</w:t>
      </w:r>
      <w:r w:rsidR="00A9515B">
        <w:rPr>
          <w:rFonts w:ascii="UD デジタル 教科書体 NP" w:eastAsia="UD デジタル 教科書体 NP" w:hAnsi="メイリオ" w:hint="eastAsia"/>
          <w:sz w:val="20"/>
          <w:szCs w:val="20"/>
        </w:rPr>
        <w:t xml:space="preserve">　</w:t>
      </w:r>
      <w:r w:rsidR="00C8532A" w:rsidRPr="00B55C5A">
        <w:rPr>
          <w:rFonts w:ascii="UD デジタル 教科書体 NP" w:eastAsia="UD デジタル 教科書体 NP" w:hAnsi="メイリオ" w:hint="eastAsia"/>
          <w:sz w:val="20"/>
          <w:szCs w:val="20"/>
        </w:rPr>
        <w:t>初級Ⅰ第2版本冊』</w:t>
      </w:r>
      <w:r w:rsidR="00C8532A">
        <w:rPr>
          <w:rFonts w:ascii="UD デジタル 教科書体 NP" w:eastAsia="UD デジタル 教科書体 NP" w:hAnsi="メイリオ" w:hint="eastAsia"/>
          <w:sz w:val="20"/>
          <w:szCs w:val="20"/>
        </w:rPr>
        <w:t>第１</w:t>
      </w:r>
      <w:r w:rsidR="00C8532A" w:rsidRPr="00B55C5A">
        <w:rPr>
          <w:rFonts w:ascii="UD デジタル 教科書体 NP" w:eastAsia="UD デジタル 教科書体 NP" w:hAnsi="メイリオ" w:hint="eastAsia"/>
          <w:sz w:val="20"/>
          <w:szCs w:val="20"/>
        </w:rPr>
        <w:t xml:space="preserve">4課 </w:t>
      </w:r>
    </w:p>
    <w:p w14:paraId="3D29A0AF" w14:textId="77777777" w:rsidR="00DE22DF" w:rsidRDefault="00DE22DF" w:rsidP="00C8532A">
      <w:pPr>
        <w:ind w:firstLineChars="500" w:firstLine="1000"/>
        <w:rPr>
          <w:rFonts w:ascii="Cambria Math" w:eastAsia="UD デジタル 教科書体 NP" w:hAnsi="Cambria Math" w:cs="Cambria Math"/>
          <w:sz w:val="20"/>
          <w:szCs w:val="20"/>
        </w:rPr>
      </w:pPr>
      <w:r>
        <w:rPr>
          <w:rFonts w:ascii="Cambria Math" w:eastAsia="UD デジタル 教科書体 NP" w:hAnsi="Cambria Math" w:cs="Cambria Math" w:hint="eastAsia"/>
          <w:sz w:val="20"/>
          <w:szCs w:val="20"/>
        </w:rPr>
        <w:t>状況、場面を考え、「できること」を明確にしてから、文型の指導をすること。</w:t>
      </w:r>
    </w:p>
    <w:p w14:paraId="3BBBD75C" w14:textId="1F027AB1" w:rsidR="00C8532A" w:rsidRDefault="00C8532A" w:rsidP="00C8532A">
      <w:pPr>
        <w:ind w:firstLineChars="500" w:firstLine="1000"/>
        <w:rPr>
          <w:rFonts w:ascii="UD デジタル 教科書体 NP" w:eastAsia="UD デジタル 教科書体 NP" w:hAnsi="メイリオ"/>
          <w:sz w:val="20"/>
          <w:szCs w:val="20"/>
        </w:rPr>
      </w:pPr>
      <w:r w:rsidRPr="00B55C5A">
        <w:rPr>
          <w:rFonts w:ascii="UD デジタル 教科書体 NP" w:eastAsia="UD デジタル 教科書体 NP" w:hAnsi="メイリオ" w:hint="eastAsia"/>
          <w:sz w:val="20"/>
          <w:szCs w:val="20"/>
        </w:rPr>
        <w:t>文型1、例文1</w:t>
      </w:r>
      <w:r w:rsidR="008073E0">
        <w:rPr>
          <w:rFonts w:ascii="UD デジタル 教科書体 NP" w:eastAsia="UD デジタル 教科書体 NP" w:hAnsi="メイリオ" w:hint="eastAsia"/>
          <w:sz w:val="20"/>
          <w:szCs w:val="20"/>
        </w:rPr>
        <w:t>、</w:t>
      </w:r>
      <w:r w:rsidRPr="00B55C5A">
        <w:rPr>
          <w:rFonts w:ascii="UD デジタル 教科書体 NP" w:eastAsia="UD デジタル 教科書体 NP" w:hAnsi="メイリオ" w:hint="eastAsia"/>
          <w:sz w:val="20"/>
          <w:szCs w:val="20"/>
        </w:rPr>
        <w:t>2、練習A1</w:t>
      </w:r>
      <w:r w:rsidR="008073E0">
        <w:rPr>
          <w:rFonts w:ascii="UD デジタル 教科書体 NP" w:eastAsia="UD デジタル 教科書体 NP" w:hAnsi="メイリオ" w:hint="eastAsia"/>
          <w:sz w:val="20"/>
          <w:szCs w:val="20"/>
        </w:rPr>
        <w:t>、</w:t>
      </w:r>
      <w:r w:rsidRPr="00B55C5A">
        <w:rPr>
          <w:rFonts w:ascii="UD デジタル 教科書体 NP" w:eastAsia="UD デジタル 教科書体 NP" w:hAnsi="メイリオ" w:hint="eastAsia"/>
          <w:sz w:val="20"/>
          <w:szCs w:val="20"/>
        </w:rPr>
        <w:t>2、練習B1</w:t>
      </w:r>
      <w:r w:rsidR="008073E0">
        <w:rPr>
          <w:rFonts w:ascii="UD デジタル 教科書体 NP" w:eastAsia="UD デジタル 教科書体 NP" w:hAnsi="メイリオ" w:hint="eastAsia"/>
          <w:sz w:val="20"/>
          <w:szCs w:val="20"/>
        </w:rPr>
        <w:t>～</w:t>
      </w:r>
      <w:r w:rsidRPr="00B55C5A">
        <w:rPr>
          <w:rFonts w:ascii="UD デジタル 教科書体 NP" w:eastAsia="UD デジタル 教科書体 NP" w:hAnsi="メイリオ" w:hint="eastAsia"/>
          <w:sz w:val="20"/>
          <w:szCs w:val="20"/>
        </w:rPr>
        <w:t>3、練習C1</w:t>
      </w:r>
      <w:r>
        <w:rPr>
          <w:rFonts w:ascii="UD デジタル 教科書体 NP" w:eastAsia="UD デジタル 教科書体 NP" w:hAnsi="メイリオ" w:hint="eastAsia"/>
          <w:sz w:val="20"/>
          <w:szCs w:val="20"/>
        </w:rPr>
        <w:t xml:space="preserve">　</w:t>
      </w:r>
    </w:p>
    <w:p w14:paraId="725A19F6" w14:textId="7A28878D" w:rsidR="00D030E7" w:rsidRDefault="00C8532A" w:rsidP="00D030E7">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p>
    <w:p w14:paraId="7876D1B1" w14:textId="3446DA9F" w:rsidR="00D030E7" w:rsidRPr="00B55C5A" w:rsidRDefault="00D030E7" w:rsidP="00D030E7">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w:t>
      </w:r>
      <w:r w:rsidRPr="00B55C5A">
        <w:rPr>
          <w:rFonts w:ascii="UD デジタル 教科書体 NP" w:eastAsia="UD デジタル 教科書体 NP" w:hAnsi="メイリオ" w:hint="eastAsia"/>
          <w:sz w:val="20"/>
          <w:szCs w:val="20"/>
        </w:rPr>
        <w:t>想定する学習者</w:t>
      </w:r>
      <w:r>
        <w:rPr>
          <w:rFonts w:ascii="UD デジタル 教科書体 NP" w:eastAsia="UD デジタル 教科書体 NP" w:hAnsi="メイリオ" w:hint="eastAsia"/>
          <w:sz w:val="20"/>
          <w:szCs w:val="20"/>
        </w:rPr>
        <w:t xml:space="preserve">　日本国内の日本語学校で</w:t>
      </w:r>
      <w:r w:rsidRPr="00B55C5A">
        <w:rPr>
          <w:rFonts w:ascii="UD デジタル 教科書体 NP" w:eastAsia="UD デジタル 教科書体 NP" w:hAnsi="メイリオ" w:hint="eastAsia"/>
          <w:sz w:val="20"/>
          <w:szCs w:val="20"/>
        </w:rPr>
        <w:t>学習する</w:t>
      </w:r>
      <w:r>
        <w:rPr>
          <w:rFonts w:ascii="UD デジタル 教科書体 NP" w:eastAsia="UD デジタル 教科書体 NP" w:hAnsi="メイリオ" w:hint="eastAsia"/>
          <w:sz w:val="20"/>
          <w:szCs w:val="20"/>
        </w:rPr>
        <w:t>留学生</w:t>
      </w:r>
      <w:r w:rsidRPr="00B55C5A">
        <w:rPr>
          <w:rFonts w:ascii="UD デジタル 教科書体 NP" w:eastAsia="UD デジタル 教科書体 NP" w:hAnsi="メイリオ" w:hint="eastAsia"/>
          <w:sz w:val="20"/>
          <w:szCs w:val="20"/>
        </w:rPr>
        <w:t>（漢字圏・非漢字圏混合クラス）</w:t>
      </w:r>
    </w:p>
    <w:p w14:paraId="09BE6612" w14:textId="07374780" w:rsidR="008778C6" w:rsidRDefault="008778C6" w:rsidP="00D030E7">
      <w:pPr>
        <w:rPr>
          <w:rFonts w:ascii="UD デジタル 教科書体 NP" w:eastAsia="UD デジタル 教科書体 NP" w:hAnsi="メイリオ"/>
          <w:sz w:val="20"/>
          <w:szCs w:val="20"/>
        </w:rPr>
      </w:pPr>
    </w:p>
    <w:p w14:paraId="7DCD63C6" w14:textId="7287D586" w:rsidR="00D030E7" w:rsidRDefault="00D030E7" w:rsidP="00D030E7">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●各教科書の、該当箇所の前までを既習とする。（文型、語彙等）</w:t>
      </w:r>
    </w:p>
    <w:p w14:paraId="3B3EF5D9" w14:textId="77777777" w:rsidR="00D030E7" w:rsidRPr="00D030E7" w:rsidRDefault="00D030E7" w:rsidP="00D030E7">
      <w:pPr>
        <w:rPr>
          <w:rFonts w:ascii="UD デジタル 教科書体 NP" w:eastAsia="UD デジタル 教科書体 NP" w:hAnsi="メイリオ"/>
          <w:sz w:val="20"/>
          <w:szCs w:val="20"/>
        </w:rPr>
      </w:pPr>
    </w:p>
    <w:p w14:paraId="68CF7750" w14:textId="2EB6E76E" w:rsidR="008778C6" w:rsidRDefault="00D030E7" w:rsidP="00A02183">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w:t>
      </w:r>
      <w:r w:rsidR="008778C6">
        <w:rPr>
          <w:rFonts w:ascii="UD デジタル 教科書体 NP" w:eastAsia="UD デジタル 教科書体 NP" w:hAnsi="メイリオ" w:hint="eastAsia"/>
          <w:sz w:val="20"/>
          <w:szCs w:val="20"/>
        </w:rPr>
        <w:t>他の教科書を参考にするのは良いが、それぞれの教科書を混ぜて使用しないこと。</w:t>
      </w:r>
    </w:p>
    <w:p w14:paraId="58300B78" w14:textId="406375DF" w:rsidR="008778C6" w:rsidRPr="00C77430" w:rsidRDefault="008778C6" w:rsidP="00C77430">
      <w:pPr>
        <w:rPr>
          <w:rFonts w:ascii="UD デジタル 教科書体 NP" w:eastAsia="UD デジタル 教科書体 NP" w:hAnsi="メイリオ"/>
          <w:sz w:val="18"/>
          <w:szCs w:val="18"/>
        </w:rPr>
      </w:pPr>
      <w:r>
        <w:rPr>
          <w:rFonts w:ascii="UD デジタル 教科書体 NP" w:eastAsia="UD デジタル 教科書体 NP" w:hAnsi="メイリオ" w:hint="eastAsia"/>
          <w:sz w:val="20"/>
          <w:szCs w:val="20"/>
        </w:rPr>
        <w:t xml:space="preserve">　</w:t>
      </w:r>
      <w:r w:rsidR="00D030E7" w:rsidRPr="00C77430">
        <w:rPr>
          <w:rFonts w:ascii="UD デジタル 教科書体 NP" w:eastAsia="UD デジタル 教科書体 NP" w:hAnsi="メイリオ" w:hint="eastAsia"/>
          <w:sz w:val="18"/>
          <w:szCs w:val="18"/>
        </w:rPr>
        <w:t>NG</w:t>
      </w:r>
      <w:r w:rsidRPr="00C77430">
        <w:rPr>
          <w:rFonts w:ascii="UD デジタル 教科書体 NP" w:eastAsia="UD デジタル 教科書体 NP" w:hAnsi="メイリオ" w:hint="eastAsia"/>
          <w:sz w:val="18"/>
          <w:szCs w:val="18"/>
        </w:rPr>
        <w:t>例</w:t>
      </w:r>
      <w:r w:rsidR="00D030E7" w:rsidRPr="00C77430">
        <w:rPr>
          <w:rFonts w:ascii="UD デジタル 教科書体 NP" w:eastAsia="UD デジタル 教科書体 NP" w:hAnsi="メイリオ" w:hint="eastAsia"/>
          <w:sz w:val="18"/>
          <w:szCs w:val="18"/>
        </w:rPr>
        <w:t>・</w:t>
      </w:r>
      <w:r w:rsidRPr="00C77430">
        <w:rPr>
          <w:rFonts w:ascii="UD デジタル 教科書体 NP" w:eastAsia="UD デジタル 教科書体 NP" w:hAnsi="メイリオ" w:hint="eastAsia"/>
          <w:sz w:val="18"/>
          <w:szCs w:val="18"/>
        </w:rPr>
        <w:t>『できる日本語』を使用して授業をするが</w:t>
      </w:r>
      <w:r w:rsidR="00D030E7" w:rsidRPr="00C77430">
        <w:rPr>
          <w:rFonts w:ascii="UD デジタル 教科書体 NP" w:eastAsia="UD デジタル 教科書体 NP" w:hAnsi="メイリオ" w:hint="eastAsia"/>
          <w:sz w:val="18"/>
          <w:szCs w:val="18"/>
        </w:rPr>
        <w:t>絵カードとして</w:t>
      </w:r>
      <w:r w:rsidRPr="00C77430">
        <w:rPr>
          <w:rFonts w:ascii="UD デジタル 教科書体 NP" w:eastAsia="UD デジタル 教科書体 NP" w:hAnsi="メイリオ" w:hint="eastAsia"/>
          <w:sz w:val="18"/>
          <w:szCs w:val="18"/>
        </w:rPr>
        <w:t>『つなぐ日本語』のイラストを使用する</w:t>
      </w:r>
      <w:r w:rsidR="00D030E7" w:rsidRPr="00C77430">
        <w:rPr>
          <w:rFonts w:ascii="UD デジタル 教科書体 NP" w:eastAsia="UD デジタル 教科書体 NP" w:hAnsi="メイリオ" w:hint="eastAsia"/>
          <w:sz w:val="18"/>
          <w:szCs w:val="18"/>
        </w:rPr>
        <w:t>。</w:t>
      </w:r>
    </w:p>
    <w:p w14:paraId="678E09A6" w14:textId="27511078" w:rsidR="00A02183" w:rsidRPr="00C77430" w:rsidRDefault="008778C6" w:rsidP="00D030E7">
      <w:pPr>
        <w:rPr>
          <w:rFonts w:ascii="UD デジタル 教科書体 NP" w:eastAsia="UD デジタル 教科書体 NP" w:hAnsi="メイリオ"/>
          <w:sz w:val="18"/>
          <w:szCs w:val="18"/>
        </w:rPr>
      </w:pPr>
      <w:r w:rsidRPr="00C77430">
        <w:rPr>
          <w:rFonts w:ascii="UD デジタル 教科書体 NP" w:eastAsia="UD デジタル 教科書体 NP" w:hAnsi="メイリオ" w:hint="eastAsia"/>
          <w:sz w:val="18"/>
          <w:szCs w:val="18"/>
        </w:rPr>
        <w:t xml:space="preserve">　　</w:t>
      </w:r>
      <w:r w:rsidR="00C77430">
        <w:rPr>
          <w:rFonts w:ascii="UD デジタル 教科書体 NP" w:eastAsia="UD デジタル 教科書体 NP" w:hAnsi="メイリオ" w:hint="eastAsia"/>
          <w:sz w:val="18"/>
          <w:szCs w:val="18"/>
        </w:rPr>
        <w:t xml:space="preserve"> </w:t>
      </w:r>
      <w:r w:rsidR="00D030E7" w:rsidRPr="00C77430">
        <w:rPr>
          <w:rFonts w:ascii="UD デジタル 教科書体 NP" w:eastAsia="UD デジタル 教科書体 NP" w:hAnsi="メイリオ" w:hint="eastAsia"/>
          <w:sz w:val="18"/>
          <w:szCs w:val="18"/>
        </w:rPr>
        <w:t xml:space="preserve">　</w:t>
      </w:r>
      <w:r w:rsidR="00C77430" w:rsidRPr="00C77430">
        <w:rPr>
          <w:rFonts w:ascii="UD デジタル 教科書体 NP" w:eastAsia="UD デジタル 教科書体 NP" w:hAnsi="メイリオ" w:hint="eastAsia"/>
          <w:sz w:val="18"/>
          <w:szCs w:val="18"/>
        </w:rPr>
        <w:t xml:space="preserve">　『</w:t>
      </w:r>
      <w:r w:rsidRPr="00C77430">
        <w:rPr>
          <w:rFonts w:ascii="UD デジタル 教科書体 NP" w:eastAsia="UD デジタル 教科書体 NP" w:hAnsi="メイリオ" w:hint="eastAsia"/>
          <w:sz w:val="18"/>
          <w:szCs w:val="18"/>
        </w:rPr>
        <w:t>つなぐ日本語』を使用して授業をするが練習</w:t>
      </w:r>
      <w:r w:rsidR="00D030E7" w:rsidRPr="00C77430">
        <w:rPr>
          <w:rFonts w:ascii="UD デジタル 教科書体 NP" w:eastAsia="UD デジタル 教科書体 NP" w:hAnsi="メイリオ" w:hint="eastAsia"/>
          <w:sz w:val="18"/>
          <w:szCs w:val="18"/>
        </w:rPr>
        <w:t>に『できる日本語』の「言ってみよう」を取り入れる。</w:t>
      </w:r>
    </w:p>
    <w:p w14:paraId="779A03B1" w14:textId="19842FB8" w:rsidR="00D030E7" w:rsidRDefault="00D030E7" w:rsidP="00D030E7">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p>
    <w:p w14:paraId="55B36037" w14:textId="51543EAB" w:rsidR="00C8532A" w:rsidRDefault="00D030E7" w:rsidP="00D030E7">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●準備　　</w:t>
      </w:r>
      <w:r w:rsidRPr="00B55C5A">
        <w:rPr>
          <w:rFonts w:ascii="UD デジタル 教科書体 NP" w:eastAsia="UD デジタル 教科書体 NP" w:hAnsi="メイリオ" w:hint="eastAsia"/>
          <w:sz w:val="20"/>
          <w:szCs w:val="20"/>
        </w:rPr>
        <w:t>（1）</w:t>
      </w:r>
      <w:r w:rsidR="00C8532A">
        <w:rPr>
          <w:rFonts w:ascii="UD デジタル 教科書体 NP" w:eastAsia="UD デジタル 教科書体 NP" w:hAnsi="メイリオ" w:hint="eastAsia"/>
          <w:sz w:val="20"/>
          <w:szCs w:val="20"/>
        </w:rPr>
        <w:t>行動目標、できることを確認する。（『みんなの日本語』を使用する場合は自分で考える）</w:t>
      </w:r>
    </w:p>
    <w:p w14:paraId="36D1DF0B" w14:textId="77777777" w:rsidR="00C8532A" w:rsidRDefault="00C8532A" w:rsidP="00C77430">
      <w:pPr>
        <w:ind w:firstLineChars="600" w:firstLine="12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状況、場面を確認する。</w:t>
      </w:r>
    </w:p>
    <w:p w14:paraId="5A7F1C23" w14:textId="1FACDA3C" w:rsidR="00D030E7" w:rsidRPr="00B55C5A" w:rsidRDefault="00C8532A" w:rsidP="00C77430">
      <w:pPr>
        <w:ind w:firstLineChars="500" w:firstLine="10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（２）文型の意味、機能、文法のルールを確認する。とくに動詞の</w:t>
      </w:r>
      <w:r w:rsidR="00D030E7" w:rsidRPr="00B55C5A">
        <w:rPr>
          <w:rFonts w:ascii="UD デジタル 教科書体 NP" w:eastAsia="UD デジタル 教科書体 NP" w:hAnsi="メイリオ" w:hint="eastAsia"/>
          <w:sz w:val="20"/>
          <w:szCs w:val="20"/>
        </w:rPr>
        <w:t>テ形</w:t>
      </w:r>
      <w:r>
        <w:rPr>
          <w:rFonts w:ascii="UD デジタル 教科書体 NP" w:eastAsia="UD デジタル 教科書体 NP" w:hAnsi="メイリオ" w:hint="eastAsia"/>
          <w:sz w:val="20"/>
          <w:szCs w:val="20"/>
        </w:rPr>
        <w:t>の規則</w:t>
      </w:r>
      <w:r w:rsidR="00D030E7" w:rsidRPr="00B55C5A">
        <w:rPr>
          <w:rFonts w:ascii="UD デジタル 教科書体 NP" w:eastAsia="UD デジタル 教科書体 NP" w:hAnsi="メイリオ" w:hint="eastAsia"/>
          <w:sz w:val="20"/>
          <w:szCs w:val="20"/>
        </w:rPr>
        <w:t>を確認する。</w:t>
      </w:r>
    </w:p>
    <w:p w14:paraId="0B98E3D6" w14:textId="1CF11659" w:rsidR="00C8532A" w:rsidRDefault="00C8532A" w:rsidP="00C77430">
      <w:pPr>
        <w:ind w:firstLineChars="500" w:firstLine="10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（３）</w:t>
      </w:r>
      <w:r w:rsidR="00D030E7" w:rsidRPr="00B55C5A">
        <w:rPr>
          <w:rFonts w:ascii="UD デジタル 教科書体 NP" w:eastAsia="UD デジタル 教科書体 NP" w:hAnsi="メイリオ" w:hint="eastAsia"/>
          <w:sz w:val="20"/>
          <w:szCs w:val="20"/>
        </w:rPr>
        <w:t>授業をイメージし、教案を</w:t>
      </w:r>
      <w:r>
        <w:rPr>
          <w:rFonts w:ascii="UD デジタル 教科書体 NP" w:eastAsia="UD デジタル 教科書体 NP" w:hAnsi="メイリオ" w:hint="eastAsia"/>
          <w:sz w:val="20"/>
          <w:szCs w:val="20"/>
        </w:rPr>
        <w:t>作成する</w:t>
      </w:r>
      <w:r w:rsidR="00D030E7" w:rsidRPr="00B55C5A">
        <w:rPr>
          <w:rFonts w:ascii="UD デジタル 教科書体 NP" w:eastAsia="UD デジタル 教科書体 NP" w:hAnsi="メイリオ" w:hint="eastAsia"/>
          <w:sz w:val="20"/>
          <w:szCs w:val="20"/>
        </w:rPr>
        <w:t>。</w:t>
      </w:r>
    </w:p>
    <w:p w14:paraId="1DA4D74C" w14:textId="3049F567" w:rsidR="00D030E7" w:rsidRPr="00B55C5A" w:rsidRDefault="00C8532A" w:rsidP="00C77430">
      <w:pPr>
        <w:ind w:firstLineChars="500" w:firstLine="10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（４）</w:t>
      </w:r>
      <w:r w:rsidR="00D030E7" w:rsidRPr="00B55C5A">
        <w:rPr>
          <w:rFonts w:ascii="UD デジタル 教科書体 NP" w:eastAsia="UD デジタル 教科書体 NP" w:hAnsi="メイリオ" w:hint="eastAsia"/>
          <w:sz w:val="20"/>
          <w:szCs w:val="20"/>
        </w:rPr>
        <w:t>導入や基本練習（機械的練習</w:t>
      </w:r>
      <w:r>
        <w:rPr>
          <w:rFonts w:ascii="UD デジタル 教科書体 NP" w:eastAsia="UD デジタル 教科書体 NP" w:hAnsi="メイリオ" w:hint="eastAsia"/>
          <w:sz w:val="20"/>
          <w:szCs w:val="20"/>
        </w:rPr>
        <w:t>・</w:t>
      </w:r>
      <w:r w:rsidR="00D030E7" w:rsidRPr="00B55C5A">
        <w:rPr>
          <w:rFonts w:ascii="UD デジタル 教科書体 NP" w:eastAsia="UD デジタル 教科書体 NP" w:hAnsi="メイリオ" w:hint="eastAsia"/>
          <w:sz w:val="20"/>
          <w:szCs w:val="20"/>
        </w:rPr>
        <w:t>有意味の練習）に必要な教具を</w:t>
      </w:r>
      <w:r>
        <w:rPr>
          <w:rFonts w:ascii="UD デジタル 教科書体 NP" w:eastAsia="UD デジタル 教科書体 NP" w:hAnsi="メイリオ" w:hint="eastAsia"/>
          <w:sz w:val="20"/>
          <w:szCs w:val="20"/>
        </w:rPr>
        <w:t>準備する</w:t>
      </w:r>
      <w:r w:rsidR="00D030E7" w:rsidRPr="00B55C5A">
        <w:rPr>
          <w:rFonts w:ascii="UD デジタル 教科書体 NP" w:eastAsia="UD デジタル 教科書体 NP" w:hAnsi="メイリオ" w:hint="eastAsia"/>
          <w:sz w:val="20"/>
          <w:szCs w:val="20"/>
        </w:rPr>
        <w:t>。</w:t>
      </w:r>
    </w:p>
    <w:p w14:paraId="1D0FBC70" w14:textId="109FD81D" w:rsidR="00D030E7" w:rsidRDefault="00C8532A" w:rsidP="00C77430">
      <w:pPr>
        <w:ind w:firstLineChars="500" w:firstLine="10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（５）授業のリハーサルをし、</w:t>
      </w:r>
      <w:r w:rsidR="000D4A13">
        <w:rPr>
          <w:rFonts w:ascii="UD デジタル 教科書体 NP" w:eastAsia="UD デジタル 教科書体 NP" w:hAnsi="メイリオ" w:hint="eastAsia"/>
          <w:sz w:val="20"/>
          <w:szCs w:val="20"/>
        </w:rPr>
        <w:t>適宜</w:t>
      </w:r>
      <w:r>
        <w:rPr>
          <w:rFonts w:ascii="UD デジタル 教科書体 NP" w:eastAsia="UD デジタル 教科書体 NP" w:hAnsi="メイリオ" w:hint="eastAsia"/>
          <w:sz w:val="20"/>
          <w:szCs w:val="20"/>
        </w:rPr>
        <w:t>教案</w:t>
      </w:r>
      <w:r w:rsidR="000D4A13">
        <w:rPr>
          <w:rFonts w:ascii="UD デジタル 教科書体 NP" w:eastAsia="UD デジタル 教科書体 NP" w:hAnsi="メイリオ" w:hint="eastAsia"/>
          <w:sz w:val="20"/>
          <w:szCs w:val="20"/>
        </w:rPr>
        <w:t>、教具</w:t>
      </w:r>
      <w:r>
        <w:rPr>
          <w:rFonts w:ascii="UD デジタル 教科書体 NP" w:eastAsia="UD デジタル 教科書体 NP" w:hAnsi="メイリオ" w:hint="eastAsia"/>
          <w:sz w:val="20"/>
          <w:szCs w:val="20"/>
        </w:rPr>
        <w:t>を修正する。</w:t>
      </w:r>
    </w:p>
    <w:p w14:paraId="09E19337" w14:textId="77777777" w:rsidR="00D030E7" w:rsidRPr="00C8532A" w:rsidRDefault="00D030E7" w:rsidP="00D030E7">
      <w:pPr>
        <w:rPr>
          <w:rFonts w:ascii="UD デジタル 教科書体 NP" w:eastAsia="UD デジタル 教科書体 NP" w:hAnsi="メイリオ"/>
          <w:sz w:val="20"/>
          <w:szCs w:val="20"/>
        </w:rPr>
      </w:pPr>
    </w:p>
    <w:p w14:paraId="45463465" w14:textId="77777777" w:rsidR="00C7298D" w:rsidRDefault="00C7298D" w:rsidP="006467FB">
      <w:pPr>
        <w:jc w:val="left"/>
        <w:rPr>
          <w:rFonts w:ascii="UD デジタル 教科書体 NP" w:eastAsia="UD デジタル 教科書体 NP" w:hAnsi="メイリオ"/>
          <w:sz w:val="20"/>
          <w:szCs w:val="20"/>
        </w:rPr>
      </w:pPr>
    </w:p>
    <w:p w14:paraId="306F634E" w14:textId="77777777" w:rsidR="00AA19D7" w:rsidRDefault="00AA19D7" w:rsidP="00AA19D7">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●模擬授業の進め方</w:t>
      </w:r>
    </w:p>
    <w:p w14:paraId="3C418466" w14:textId="3AD04785" w:rsidR="00AA19D7" w:rsidRDefault="00AA19D7" w:rsidP="00AA19D7">
      <w:pPr>
        <w:ind w:left="400" w:hangingChars="200" w:hanging="400"/>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r w:rsidR="006074E3">
        <w:rPr>
          <w:rFonts w:ascii="UD デジタル 教科書体 NP" w:eastAsia="UD デジタル 教科書体 NP" w:hAnsi="メイリオ" w:hint="eastAsia"/>
          <w:sz w:val="20"/>
          <w:szCs w:val="20"/>
        </w:rPr>
        <w:t>３</w:t>
      </w:r>
      <w:r>
        <w:rPr>
          <w:rFonts w:ascii="UD デジタル 教科書体 NP" w:eastAsia="UD デジタル 教科書体 NP" w:hAnsi="メイリオ" w:hint="eastAsia"/>
          <w:sz w:val="20"/>
          <w:szCs w:val="20"/>
        </w:rPr>
        <w:t>～</w:t>
      </w:r>
      <w:r w:rsidR="006074E3">
        <w:rPr>
          <w:rFonts w:ascii="UD デジタル 教科書体 NP" w:eastAsia="UD デジタル 教科書体 NP" w:hAnsi="メイリオ" w:hint="eastAsia"/>
          <w:sz w:val="20"/>
          <w:szCs w:val="20"/>
        </w:rPr>
        <w:t>４</w:t>
      </w:r>
      <w:r>
        <w:rPr>
          <w:rFonts w:ascii="UD デジタル 教科書体 NP" w:eastAsia="UD デジタル 教科書体 NP" w:hAnsi="メイリオ" w:hint="eastAsia"/>
          <w:sz w:val="20"/>
          <w:szCs w:val="20"/>
        </w:rPr>
        <w:t>名で1つのグループになり、Zoomのブレイクアウトセッションで授業を行う。グループわけは当日に講師が行う。</w:t>
      </w:r>
    </w:p>
    <w:p w14:paraId="38810776" w14:textId="77777777" w:rsidR="00AA19D7" w:rsidRDefault="00AA19D7" w:rsidP="00AA19D7">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・一人が教師役、その他が学習者役をする。学習者役になるときは名前の表示を　国・学習者名にする。</w:t>
      </w:r>
    </w:p>
    <w:p w14:paraId="4907FB81" w14:textId="5AE5542C" w:rsidR="00AA19D7" w:rsidRDefault="00AA19D7" w:rsidP="00AA19D7">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p>
    <w:p w14:paraId="454B8AB5" w14:textId="579E0990" w:rsidR="000D4A13" w:rsidRDefault="000D4A13" w:rsidP="006467FB">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p>
    <w:p w14:paraId="1F8D89BC" w14:textId="12C70944" w:rsidR="00C8532A" w:rsidRDefault="000D4A13" w:rsidP="006467FB">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w:t>
      </w:r>
      <w:r w:rsidR="00C8532A">
        <w:rPr>
          <w:rFonts w:ascii="UD デジタル 教科書体 NP" w:eastAsia="UD デジタル 教科書体 NP" w:hAnsi="メイリオ" w:hint="eastAsia"/>
          <w:sz w:val="20"/>
          <w:szCs w:val="20"/>
        </w:rPr>
        <w:t>アドバイス</w:t>
      </w:r>
    </w:p>
    <w:p w14:paraId="2C79081C" w14:textId="695B9839" w:rsidR="00C8532A" w:rsidRDefault="00C8532A" w:rsidP="006467FB">
      <w:pPr>
        <w:jc w:val="left"/>
        <w:rPr>
          <w:rFonts w:ascii="UD デジタル 教科書体 NP" w:eastAsia="UD デジタル 教科書体 NP" w:hAnsi="メイリオ"/>
          <w:sz w:val="20"/>
          <w:szCs w:val="20"/>
        </w:rPr>
      </w:pPr>
      <w:r>
        <w:rPr>
          <w:rFonts w:ascii="UD デジタル 教科書体 NP" w:eastAsia="UD デジタル 教科書体 NP" w:hAnsi="メイリオ"/>
          <w:sz w:val="20"/>
          <w:szCs w:val="20"/>
        </w:rPr>
        <w:t xml:space="preserve">　</w:t>
      </w:r>
      <w:r>
        <w:rPr>
          <w:rFonts w:ascii="UD デジタル 教科書体 NP" w:eastAsia="UD デジタル 教科書体 NP" w:hAnsi="メイリオ" w:hint="eastAsia"/>
          <w:sz w:val="20"/>
          <w:szCs w:val="20"/>
        </w:rPr>
        <w:t xml:space="preserve">　</w:t>
      </w:r>
      <w:r>
        <w:rPr>
          <w:rFonts w:ascii="UD デジタル 教科書体 NP" w:eastAsia="UD デジタル 教科書体 NP" w:hAnsi="メイリオ"/>
          <w:sz w:val="20"/>
          <w:szCs w:val="20"/>
        </w:rPr>
        <w:t>教師</w:t>
      </w:r>
    </w:p>
    <w:p w14:paraId="43DABD59" w14:textId="3E1F6653" w:rsidR="00C8532A" w:rsidRDefault="00C8532A" w:rsidP="00C8532A">
      <w:pPr>
        <w:ind w:firstLineChars="100" w:firstLine="200"/>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・細かいことより、授業において大切なことをしっかり押さえることが重要です。</w:t>
      </w:r>
    </w:p>
    <w:p w14:paraId="6653678C" w14:textId="15D66884" w:rsidR="00C8532A" w:rsidRDefault="00C8532A" w:rsidP="00C8532A">
      <w:pPr>
        <w:ind w:firstLineChars="100" w:firstLine="200"/>
        <w:jc w:val="left"/>
        <w:rPr>
          <w:rFonts w:ascii="UD デジタル 教科書体 NP" w:eastAsia="UD デジタル 教科書体 NP" w:hAnsi="メイリオ"/>
          <w:sz w:val="20"/>
          <w:szCs w:val="20"/>
        </w:rPr>
      </w:pPr>
      <w:r>
        <w:rPr>
          <w:rFonts w:ascii="UD デジタル 教科書体 NP" w:eastAsia="UD デジタル 教科書体 NP" w:hAnsi="メイリオ"/>
          <w:sz w:val="20"/>
          <w:szCs w:val="20"/>
        </w:rPr>
        <w:t xml:space="preserve">　　</w:t>
      </w:r>
      <w:r>
        <w:rPr>
          <w:rFonts w:ascii="UD デジタル 教科書体 NP" w:eastAsia="UD デジタル 教科書体 NP" w:hAnsi="メイリオ" w:hint="eastAsia"/>
          <w:sz w:val="20"/>
          <w:szCs w:val="20"/>
        </w:rPr>
        <w:t>・</w:t>
      </w:r>
      <w:r>
        <w:rPr>
          <w:rFonts w:ascii="UD デジタル 教科書体 NP" w:eastAsia="UD デジタル 教科書体 NP" w:hAnsi="メイリオ"/>
          <w:sz w:val="20"/>
          <w:szCs w:val="20"/>
        </w:rPr>
        <w:t>Zoomの画面共有の</w:t>
      </w:r>
      <w:r w:rsidR="000D4A13">
        <w:rPr>
          <w:rFonts w:ascii="UD デジタル 教科書体 NP" w:eastAsia="UD デジタル 教科書体 NP" w:hAnsi="メイリオ" w:hint="eastAsia"/>
          <w:sz w:val="20"/>
          <w:szCs w:val="20"/>
        </w:rPr>
        <w:t>しかた</w:t>
      </w:r>
      <w:r>
        <w:rPr>
          <w:rFonts w:ascii="UD デジタル 教科書体 NP" w:eastAsia="UD デジタル 教科書体 NP" w:hAnsi="メイリオ"/>
          <w:sz w:val="20"/>
          <w:szCs w:val="20"/>
        </w:rPr>
        <w:t>を工夫しましょう。</w:t>
      </w:r>
      <w:r>
        <w:rPr>
          <w:rFonts w:ascii="UD デジタル 教科書体 NP" w:eastAsia="UD デジタル 教科書体 NP" w:hAnsi="メイリオ" w:hint="eastAsia"/>
          <w:sz w:val="20"/>
          <w:szCs w:val="20"/>
        </w:rPr>
        <w:t xml:space="preserve">　</w:t>
      </w:r>
    </w:p>
    <w:p w14:paraId="035EF822" w14:textId="2BF16243" w:rsidR="00C8532A" w:rsidRDefault="00C8532A" w:rsidP="00C8532A">
      <w:pPr>
        <w:ind w:firstLineChars="400" w:firstLine="800"/>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話すときは不要な物</w:t>
      </w:r>
      <w:r>
        <w:rPr>
          <w:rFonts w:ascii="UD デジタル 教科書体 NP" w:eastAsia="UD デジタル 教科書体 NP" w:hAnsi="メイリオ"/>
          <w:sz w:val="20"/>
          <w:szCs w:val="20"/>
        </w:rPr>
        <w:t>を見せ続けるより互いの顔を見る方が大切です。</w:t>
      </w:r>
    </w:p>
    <w:p w14:paraId="360377F9" w14:textId="19962904" w:rsidR="00C8532A" w:rsidRDefault="00C8532A" w:rsidP="006467FB">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・プロの教師のつもりで臨みましょう。</w:t>
      </w:r>
    </w:p>
    <w:p w14:paraId="203C261B" w14:textId="77777777" w:rsidR="00C8532A" w:rsidRDefault="00C8532A" w:rsidP="006467FB">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・時間を守りましょう。やることがなくなったから早く終わることや、終わらないから時間を延長す</w:t>
      </w:r>
    </w:p>
    <w:p w14:paraId="74A5F00A" w14:textId="700C3AE4" w:rsidR="00C8532A" w:rsidRPr="00C8532A" w:rsidRDefault="00C8532A" w:rsidP="00C8532A">
      <w:pPr>
        <w:ind w:firstLineChars="400" w:firstLine="800"/>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るということはできません。</w:t>
      </w:r>
    </w:p>
    <w:p w14:paraId="7B11FE16" w14:textId="1EC03749" w:rsidR="00C8532A" w:rsidRDefault="00C8532A" w:rsidP="006467FB">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・学習者のレベルにあったティーチャートークを心がけましょう。</w:t>
      </w:r>
    </w:p>
    <w:p w14:paraId="2F4C0458" w14:textId="5352D644" w:rsidR="00C8532A" w:rsidRDefault="00C8532A" w:rsidP="006467FB">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学習者</w:t>
      </w:r>
    </w:p>
    <w:p w14:paraId="75EA3F4C" w14:textId="77777777" w:rsidR="00C8532A" w:rsidRDefault="00C8532A" w:rsidP="006467FB">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・積極的に発話しましょう。</w:t>
      </w:r>
    </w:p>
    <w:p w14:paraId="556932BF" w14:textId="5F38BD3A" w:rsidR="00C8532A" w:rsidRDefault="00C8532A" w:rsidP="00C8532A">
      <w:pPr>
        <w:ind w:firstLineChars="300" w:firstLine="600"/>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・レベルを確認し、未習のことをすらすら話してしまわないように気をつけましょう。　</w:t>
      </w:r>
    </w:p>
    <w:p w14:paraId="0B054921" w14:textId="403F5855" w:rsidR="00C8532A" w:rsidRDefault="00C8532A" w:rsidP="006467FB">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p>
    <w:p w14:paraId="1DC7F661" w14:textId="1187E1F7" w:rsidR="000D4A13" w:rsidRDefault="00C77430" w:rsidP="00C77430">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w:t>
      </w:r>
      <w:r w:rsidR="000D4A13">
        <w:rPr>
          <w:rFonts w:ascii="UD デジタル 教科書体 NP" w:eastAsia="UD デジタル 教科書体 NP" w:hAnsi="メイリオ" w:hint="eastAsia"/>
          <w:sz w:val="20"/>
          <w:szCs w:val="20"/>
        </w:rPr>
        <w:t>以下をダウンロードして利用することができます。</w:t>
      </w:r>
    </w:p>
    <w:p w14:paraId="42C8AF0A" w14:textId="1E25F9B7" w:rsidR="000D4A13" w:rsidRPr="00B40962" w:rsidRDefault="00B40962" w:rsidP="000D4A13">
      <w:pPr>
        <w:jc w:val="left"/>
        <w:rPr>
          <w:rFonts w:ascii="UD デジタル 教科書体 NP" w:eastAsia="UD デジタル 教科書体 NP" w:hAnsi="メイリオ"/>
          <w:color w:val="FF0000"/>
          <w:sz w:val="20"/>
          <w:szCs w:val="20"/>
        </w:rPr>
      </w:pPr>
      <w:r w:rsidRPr="00B40962">
        <w:rPr>
          <w:rFonts w:ascii="UD デジタル 教科書体 NP" w:eastAsia="UD デジタル 教科書体 NP" w:hAnsi="メイリオ" w:hint="eastAsia"/>
          <w:color w:val="FF0000"/>
          <w:sz w:val="20"/>
          <w:szCs w:val="20"/>
        </w:rPr>
        <w:t>※ヒューマンアカデミーが出版社様から養成講座内での使用許諾を取得しているものです。ヒューマンアカデミーの日本語教師養成講座以外での利用はできません。</w:t>
      </w:r>
    </w:p>
    <w:p w14:paraId="27767841" w14:textId="2AD0DE01" w:rsidR="008073E0" w:rsidRDefault="000D4A13" w:rsidP="000D4A13">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r w:rsidR="008073E0">
        <w:rPr>
          <w:rFonts w:ascii="UD デジタル 教科書体 NP" w:eastAsia="UD デジタル 教科書体 NP" w:hAnsi="メイリオ" w:hint="eastAsia"/>
          <w:sz w:val="20"/>
          <w:szCs w:val="20"/>
        </w:rPr>
        <w:t xml:space="preserve">　</w:t>
      </w:r>
      <w:r w:rsidRPr="00A9515B">
        <w:rPr>
          <w:rFonts w:ascii="UD デジタル 教科書体 NP" w:eastAsia="UD デジタル 教科書体 NP" w:hAnsi="メイリオ" w:hint="eastAsia"/>
          <w:sz w:val="20"/>
          <w:szCs w:val="20"/>
        </w:rPr>
        <w:t>『つなぐ日本語</w:t>
      </w:r>
      <w:r w:rsidR="00A9515B">
        <w:rPr>
          <w:rFonts w:ascii="UD デジタル 教科書体 NP" w:eastAsia="UD デジタル 教科書体 NP" w:hAnsi="メイリオ" w:hint="eastAsia"/>
          <w:sz w:val="20"/>
          <w:szCs w:val="20"/>
        </w:rPr>
        <w:t>初級Ⅰ</w:t>
      </w:r>
      <w:r w:rsidRPr="00A9515B">
        <w:rPr>
          <w:rFonts w:ascii="UD デジタル 教科書体 NP" w:eastAsia="UD デジタル 教科書体 NP" w:hAnsi="メイリオ" w:hint="eastAsia"/>
          <w:sz w:val="20"/>
          <w:szCs w:val="20"/>
        </w:rPr>
        <w:t>』</w:t>
      </w:r>
      <w:r w:rsidR="00A9515B" w:rsidRPr="00A9515B">
        <w:rPr>
          <w:rFonts w:ascii="UD デジタル 教科書体 NP" w:eastAsia="UD デジタル 教科書体 NP" w:hAnsi="メイリオ" w:hint="eastAsia"/>
          <w:sz w:val="20"/>
          <w:szCs w:val="20"/>
        </w:rPr>
        <w:t xml:space="preserve">　音声、イラスト</w:t>
      </w:r>
    </w:p>
    <w:p w14:paraId="42AF4B2B" w14:textId="0915E172" w:rsidR="000D4A13" w:rsidRPr="00A9515B" w:rsidRDefault="00A9515B" w:rsidP="008073E0">
      <w:pPr>
        <w:ind w:firstLineChars="1800" w:firstLine="3600"/>
        <w:jc w:val="left"/>
        <w:rPr>
          <w:rFonts w:ascii="UD デジタル 教科書体 NP" w:eastAsia="UD デジタル 教科書体 NP" w:hAnsi="メイリオ"/>
          <w:sz w:val="20"/>
          <w:szCs w:val="20"/>
        </w:rPr>
      </w:pPr>
      <w:r w:rsidRPr="00A9515B">
        <w:rPr>
          <w:rFonts w:ascii="UD デジタル 教科書体 NP" w:eastAsia="UD デジタル 教科書体 NP" w:hAnsi="メイリオ" w:hint="eastAsia"/>
          <w:sz w:val="20"/>
          <w:szCs w:val="20"/>
        </w:rPr>
        <w:t xml:space="preserve">　　　</w:t>
      </w:r>
      <w:hyperlink r:id="rId6" w:history="1">
        <w:r w:rsidRPr="00A9515B">
          <w:rPr>
            <w:rStyle w:val="a9"/>
            <w:rFonts w:ascii="UD デジタル 教科書体 NP" w:eastAsia="UD デジタル 教科書体 NP" w:hAnsi="メイリオ"/>
            <w:sz w:val="20"/>
            <w:szCs w:val="20"/>
          </w:rPr>
          <w:t>https://ask-books.com/jp/978-4-86639-066-6/</w:t>
        </w:r>
      </w:hyperlink>
    </w:p>
    <w:p w14:paraId="0EE9B5CE" w14:textId="77777777" w:rsidR="000D4A13" w:rsidRPr="00A9515B" w:rsidRDefault="000D4A13" w:rsidP="000D4A13">
      <w:pPr>
        <w:jc w:val="left"/>
        <w:rPr>
          <w:rFonts w:ascii="UD デジタル 教科書体 NP" w:eastAsia="UD デジタル 教科書体 NP" w:hAnsi="メイリオ"/>
          <w:sz w:val="20"/>
          <w:szCs w:val="20"/>
        </w:rPr>
      </w:pPr>
    </w:p>
    <w:p w14:paraId="3CE3A6FE" w14:textId="5D59442C" w:rsidR="000D4A13" w:rsidRDefault="000D4A13" w:rsidP="008073E0">
      <w:pPr>
        <w:ind w:firstLineChars="500" w:firstLine="1000"/>
        <w:jc w:val="left"/>
        <w:rPr>
          <w:rFonts w:ascii="UD デジタル 教科書体 NP" w:eastAsia="UD デジタル 教科書体 NP" w:hAnsi="メイリオ"/>
          <w:sz w:val="20"/>
          <w:szCs w:val="20"/>
        </w:rPr>
      </w:pPr>
      <w:r w:rsidRPr="00A9515B">
        <w:rPr>
          <w:rFonts w:ascii="UD デジタル 教科書体 NP" w:eastAsia="UD デジタル 教科書体 NP" w:hAnsi="メイリオ" w:hint="eastAsia"/>
          <w:sz w:val="20"/>
          <w:szCs w:val="20"/>
        </w:rPr>
        <w:t>『できる日本語</w:t>
      </w:r>
      <w:r w:rsidR="00A9515B">
        <w:rPr>
          <w:rFonts w:ascii="UD デジタル 教科書体 NP" w:eastAsia="UD デジタル 教科書体 NP" w:hAnsi="メイリオ" w:hint="eastAsia"/>
          <w:sz w:val="20"/>
          <w:szCs w:val="20"/>
        </w:rPr>
        <w:t>初級</w:t>
      </w:r>
      <w:r w:rsidRPr="00A9515B">
        <w:rPr>
          <w:rFonts w:ascii="UD デジタル 教科書体 NP" w:eastAsia="UD デジタル 教科書体 NP" w:hAnsi="メイリオ" w:hint="eastAsia"/>
          <w:sz w:val="20"/>
          <w:szCs w:val="20"/>
        </w:rPr>
        <w:t>』第２版</w:t>
      </w:r>
    </w:p>
    <w:p w14:paraId="3A9D4C23" w14:textId="6F33CE6E" w:rsidR="000D4A13" w:rsidRDefault="000D4A13" w:rsidP="000D4A13">
      <w:pPr>
        <w:ind w:firstLineChars="600" w:firstLine="1200"/>
        <w:jc w:val="left"/>
        <w:rPr>
          <w:rFonts w:ascii="UD デジタル 教科書体 NP" w:eastAsia="UD デジタル 教科書体 NP" w:hAnsi="メイリオ"/>
          <w:sz w:val="20"/>
          <w:szCs w:val="20"/>
        </w:rPr>
      </w:pPr>
      <w:r w:rsidRPr="00A9515B">
        <w:rPr>
          <w:rFonts w:ascii="UD デジタル 教科書体 NP" w:eastAsia="UD デジタル 教科書体 NP" w:hAnsi="メイリオ" w:hint="eastAsia"/>
          <w:sz w:val="20"/>
          <w:szCs w:val="20"/>
        </w:rPr>
        <w:t>音声＆スクリプト</w:t>
      </w:r>
      <w:r w:rsidR="008073E0">
        <w:rPr>
          <w:rFonts w:ascii="UD デジタル 教科書体 NP" w:eastAsia="UD デジタル 教科書体 NP" w:hAnsi="メイリオ" w:hint="eastAsia"/>
          <w:sz w:val="20"/>
          <w:szCs w:val="20"/>
        </w:rPr>
        <w:t xml:space="preserve">　　</w:t>
      </w:r>
      <w:r w:rsidRPr="00A9515B">
        <w:rPr>
          <w:rFonts w:ascii="UD デジタル 教科書体 NP" w:eastAsia="UD デジタル 教科書体 NP" w:hAnsi="メイリオ" w:hint="eastAsia"/>
          <w:sz w:val="20"/>
          <w:szCs w:val="20"/>
        </w:rPr>
        <w:t xml:space="preserve">　　　　　</w:t>
      </w:r>
      <w:hyperlink r:id="rId7" w:history="1">
        <w:r w:rsidRPr="00A9515B">
          <w:rPr>
            <w:rStyle w:val="a9"/>
            <w:rFonts w:ascii="UD デジタル 教科書体 NP" w:eastAsia="UD デジタル 教科書体 NP" w:hAnsi="メイリオ" w:hint="eastAsia"/>
            <w:sz w:val="20"/>
            <w:szCs w:val="20"/>
          </w:rPr>
          <w:t>https://portal-dlc.alc.co.jp/</w:t>
        </w:r>
      </w:hyperlink>
      <w:r w:rsidRPr="00A9515B">
        <w:rPr>
          <w:rFonts w:ascii="UD デジタル 教科書体 NP" w:eastAsia="UD デジタル 教科書体 NP" w:hAnsi="メイリオ" w:hint="eastAsia"/>
          <w:sz w:val="20"/>
          <w:szCs w:val="20"/>
        </w:rPr>
        <w:t xml:space="preserve">　</w:t>
      </w:r>
    </w:p>
    <w:p w14:paraId="0D6C1B40" w14:textId="7C90DC25" w:rsidR="0028216B" w:rsidRPr="00A9515B" w:rsidRDefault="0028216B" w:rsidP="000D4A13">
      <w:pPr>
        <w:ind w:firstLineChars="600" w:firstLine="1200"/>
        <w:jc w:val="left"/>
        <w:rPr>
          <w:rFonts w:ascii="UD デジタル 教科書体 NP" w:eastAsia="UD デジタル 教科書体 NP" w:hAnsi="メイリオ"/>
          <w:sz w:val="20"/>
          <w:szCs w:val="20"/>
        </w:rPr>
      </w:pPr>
      <w:bookmarkStart w:id="2" w:name="_Hlk211802315"/>
      <w:r w:rsidRPr="0073583E">
        <w:rPr>
          <w:rFonts w:ascii="UD デジタル 教科書体 NP" w:eastAsia="UD デジタル 教科書体 NP" w:hAnsi="メイリオ" w:hint="eastAsia"/>
          <w:sz w:val="20"/>
          <w:szCs w:val="20"/>
        </w:rPr>
        <w:t>イラスト</w:t>
      </w:r>
      <w:r w:rsidR="0073583E" w:rsidRPr="0073583E">
        <w:rPr>
          <w:rFonts w:ascii="UD デジタル 教科書体 NP" w:eastAsia="UD デジタル 教科書体 NP" w:hAnsi="メイリオ" w:hint="eastAsia"/>
          <w:sz w:val="20"/>
          <w:szCs w:val="20"/>
        </w:rPr>
        <w:t xml:space="preserve">　　　　　　　　　　　</w:t>
      </w:r>
      <w:hyperlink r:id="rId8" w:tgtFrame="_blank" w:history="1">
        <w:r w:rsidR="0073583E" w:rsidRPr="0073583E">
          <w:rPr>
            <w:rStyle w:val="a9"/>
            <w:rFonts w:ascii="Arial" w:hAnsi="Arial" w:cs="Arial"/>
            <w:color w:val="1155CC"/>
            <w:shd w:val="clear" w:color="auto" w:fill="FFFFFF"/>
          </w:rPr>
          <w:t>https://link.directcloud.jp/FalJANbc53</w:t>
        </w:r>
      </w:hyperlink>
    </w:p>
    <w:bookmarkEnd w:id="2"/>
    <w:p w14:paraId="7D143B40" w14:textId="60F9349C" w:rsidR="008073E0" w:rsidRDefault="008073E0" w:rsidP="00357861">
      <w:pPr>
        <w:pStyle w:val="Web"/>
        <w:shd w:val="clear" w:color="auto" w:fill="FFFFFF"/>
        <w:spacing w:after="480" w:line="480" w:lineRule="auto"/>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『みんなの日本語　初級Ⅰ』本冊　音声　　</w:t>
      </w:r>
      <w:hyperlink r:id="rId9" w:history="1">
        <w:r w:rsidRPr="008073E0">
          <w:rPr>
            <w:rStyle w:val="a9"/>
            <w:rFonts w:ascii="UD デジタル 教科書体 NP" w:eastAsia="UD デジタル 教科書体 NP" w:hAnsi="メイリオ"/>
            <w:sz w:val="20"/>
            <w:szCs w:val="20"/>
          </w:rPr>
          <w:t>https://www.3anet.co.jp/np/resrcs/230020/</w:t>
        </w:r>
      </w:hyperlink>
    </w:p>
    <w:bookmarkEnd w:id="0"/>
    <w:p w14:paraId="51F55D19" w14:textId="33F2449E" w:rsidR="00C77430" w:rsidRDefault="008073E0" w:rsidP="00C77430">
      <w:pPr>
        <w:pStyle w:val="Web"/>
        <w:shd w:val="clear" w:color="auto" w:fill="FFFFFF"/>
        <w:spacing w:after="480"/>
        <w:jc w:val="left"/>
        <w:rPr>
          <w:rFonts w:ascii="UD デジタル 教科書体 NP" w:eastAsia="UD デジタル 教科書体 NP" w:hAnsi="メイリオ"/>
          <w:b/>
          <w:sz w:val="32"/>
          <w:szCs w:val="32"/>
          <w:bdr w:val="single" w:sz="4" w:space="0" w:color="auto"/>
        </w:rPr>
      </w:pPr>
      <w:r>
        <w:rPr>
          <w:rFonts w:ascii="UD デジタル 教科書体 NP" w:eastAsia="UD デジタル 教科書体 NP" w:hAnsi="メイリオ" w:hint="eastAsia"/>
          <w:sz w:val="20"/>
          <w:szCs w:val="20"/>
        </w:rPr>
        <w:t xml:space="preserve">　</w:t>
      </w:r>
      <w:r w:rsidR="00C77430">
        <w:rPr>
          <w:rFonts w:ascii="UD デジタル 教科書体 NP" w:eastAsia="UD デジタル 教科書体 NP" w:hAnsi="メイリオ"/>
          <w:b/>
          <w:sz w:val="32"/>
          <w:szCs w:val="32"/>
          <w:bdr w:val="single" w:sz="4" w:space="0" w:color="auto"/>
        </w:rPr>
        <w:br w:type="page"/>
      </w:r>
    </w:p>
    <w:p w14:paraId="6737A7C2" w14:textId="2B118947" w:rsidR="008073E0" w:rsidRPr="00927C47" w:rsidRDefault="008073E0" w:rsidP="008073E0">
      <w:pPr>
        <w:rPr>
          <w:rFonts w:ascii="UD デジタル 教科書体 NP" w:eastAsia="UD デジタル 教科書体 NP" w:hAnsi="メイリオ"/>
          <w:b/>
          <w:sz w:val="32"/>
          <w:szCs w:val="32"/>
        </w:rPr>
      </w:pPr>
      <w:r w:rsidRPr="00927C47">
        <w:rPr>
          <w:rFonts w:ascii="UD デジタル 教科書体 NP" w:eastAsia="UD デジタル 教科書体 NP" w:hAnsi="メイリオ" w:hint="eastAsia"/>
          <w:b/>
          <w:sz w:val="32"/>
          <w:szCs w:val="32"/>
          <w:bdr w:val="single" w:sz="4" w:space="0" w:color="auto"/>
        </w:rPr>
        <w:lastRenderedPageBreak/>
        <w:t>課題2</w:t>
      </w:r>
      <w:r w:rsidRPr="00927C47">
        <w:rPr>
          <w:rFonts w:ascii="UD デジタル 教科書体 NP" w:eastAsia="UD デジタル 教科書体 NP" w:hAnsi="メイリオ" w:hint="eastAsia"/>
          <w:b/>
          <w:sz w:val="32"/>
          <w:szCs w:val="32"/>
        </w:rPr>
        <w:t>：模擬授業</w:t>
      </w:r>
      <w:r w:rsidR="00357861">
        <w:rPr>
          <w:rFonts w:ascii="UD デジタル 教科書体 NP" w:eastAsia="UD デジタル 教科書体 NP" w:hAnsi="メイリオ" w:hint="eastAsia"/>
          <w:b/>
          <w:sz w:val="32"/>
          <w:szCs w:val="32"/>
        </w:rPr>
        <w:t>2</w:t>
      </w:r>
      <w:r w:rsidRPr="00927C47">
        <w:rPr>
          <w:rFonts w:ascii="UD デジタル 教科書体 NP" w:eastAsia="UD デジタル 教科書体 NP" w:hAnsi="メイリオ" w:hint="eastAsia"/>
          <w:b/>
          <w:sz w:val="32"/>
          <w:szCs w:val="32"/>
        </w:rPr>
        <w:t>「</w:t>
      </w:r>
      <w:r w:rsidR="00721FC6" w:rsidRPr="00927C47">
        <w:rPr>
          <w:rFonts w:ascii="UD デジタル 教科書体 NP" w:eastAsia="UD デジタル 教科書体 NP" w:hAnsi="メイリオ" w:hint="eastAsia"/>
          <w:b/>
          <w:sz w:val="32"/>
          <w:szCs w:val="32"/>
        </w:rPr>
        <w:t>基本練習</w:t>
      </w:r>
      <w:r w:rsidR="00B91B56">
        <w:rPr>
          <w:rFonts w:ascii="UD デジタル 教科書体 NP" w:eastAsia="UD デジタル 教科書体 NP" w:hAnsi="メイリオ" w:hint="eastAsia"/>
          <w:b/>
          <w:sz w:val="32"/>
          <w:szCs w:val="32"/>
        </w:rPr>
        <w:t>～応用練習</w:t>
      </w:r>
      <w:r w:rsidRPr="00927C47">
        <w:rPr>
          <w:rFonts w:ascii="UD デジタル 教科書体 NP" w:eastAsia="UD デジタル 教科書体 NP" w:hAnsi="メイリオ" w:hint="eastAsia"/>
          <w:b/>
          <w:sz w:val="32"/>
          <w:szCs w:val="32"/>
        </w:rPr>
        <w:t>」（2</w:t>
      </w:r>
      <w:r w:rsidR="006074E3">
        <w:rPr>
          <w:rFonts w:ascii="UD デジタル 教科書体 NP" w:eastAsia="UD デジタル 教科書体 NP" w:hAnsi="メイリオ" w:hint="eastAsia"/>
          <w:b/>
          <w:sz w:val="32"/>
          <w:szCs w:val="32"/>
        </w:rPr>
        <w:t>5</w:t>
      </w:r>
      <w:r w:rsidRPr="00927C47">
        <w:rPr>
          <w:rFonts w:ascii="UD デジタル 教科書体 NP" w:eastAsia="UD デジタル 教科書体 NP" w:hAnsi="メイリオ" w:hint="eastAsia"/>
          <w:b/>
          <w:sz w:val="32"/>
          <w:szCs w:val="32"/>
        </w:rPr>
        <w:t>分）</w:t>
      </w:r>
    </w:p>
    <w:p w14:paraId="6355C167" w14:textId="4BA2AA16" w:rsidR="00721FC6" w:rsidRDefault="008073E0" w:rsidP="00C77430">
      <w:pPr>
        <w:rPr>
          <w:rFonts w:ascii="UD デジタル 教科書体 NP" w:eastAsia="UD デジタル 教科書体 NP" w:hAnsi="メイリオ"/>
          <w:sz w:val="20"/>
          <w:szCs w:val="20"/>
        </w:rPr>
      </w:pPr>
      <w:r w:rsidRPr="00B55C5A">
        <w:rPr>
          <w:rFonts w:ascii="UD デジタル 教科書体 NP" w:eastAsia="UD デジタル 教科書体 NP" w:hAnsi="メイリオ" w:hint="eastAsia"/>
          <w:sz w:val="20"/>
          <w:szCs w:val="20"/>
        </w:rPr>
        <w:t xml:space="preserve">　　　</w:t>
      </w:r>
      <w:r w:rsidR="00C77430">
        <w:rPr>
          <w:rFonts w:ascii="UD デジタル 教科書体 NP" w:eastAsia="UD デジタル 教科書体 NP" w:hAnsi="メイリオ" w:hint="eastAsia"/>
          <w:sz w:val="20"/>
          <w:szCs w:val="20"/>
        </w:rPr>
        <w:t xml:space="preserve">　　　</w:t>
      </w:r>
      <w:r w:rsidR="00721FC6">
        <w:rPr>
          <w:rFonts w:ascii="UD デジタル 教科書体 NP" w:eastAsia="UD デジタル 教科書体 NP" w:hAnsi="メイリオ" w:hint="eastAsia"/>
          <w:sz w:val="20"/>
          <w:szCs w:val="20"/>
        </w:rPr>
        <w:t>基本練習（機械的練習、有意味な練習）、</w:t>
      </w:r>
      <w:r>
        <w:rPr>
          <w:rFonts w:ascii="UD デジタル 教科書体 NP" w:eastAsia="UD デジタル 教科書体 NP" w:hAnsi="メイリオ" w:hint="eastAsia"/>
          <w:sz w:val="20"/>
          <w:szCs w:val="20"/>
        </w:rPr>
        <w:t>応用練習</w:t>
      </w:r>
      <w:r w:rsidR="00721FC6">
        <w:rPr>
          <w:rFonts w:ascii="UD デジタル 教科書体 NP" w:eastAsia="UD デジタル 教科書体 NP" w:hAnsi="メイリオ" w:hint="eastAsia"/>
          <w:sz w:val="20"/>
          <w:szCs w:val="20"/>
        </w:rPr>
        <w:t>（コミュニカティブな練習）</w:t>
      </w:r>
      <w:r>
        <w:rPr>
          <w:rFonts w:ascii="UD デジタル 教科書体 NP" w:eastAsia="UD デジタル 教科書体 NP" w:hAnsi="メイリオ" w:hint="eastAsia"/>
          <w:sz w:val="20"/>
          <w:szCs w:val="20"/>
        </w:rPr>
        <w:t>の</w:t>
      </w:r>
      <w:r w:rsidRPr="00B55C5A">
        <w:rPr>
          <w:rFonts w:ascii="UD デジタル 教科書体 NP" w:eastAsia="UD デジタル 教科書体 NP" w:hAnsi="メイリオ" w:hint="eastAsia"/>
          <w:sz w:val="20"/>
          <w:szCs w:val="20"/>
        </w:rPr>
        <w:t>授業を行う。</w:t>
      </w:r>
    </w:p>
    <w:p w14:paraId="6CAF0C37" w14:textId="7979C4CB" w:rsidR="008073E0" w:rsidRDefault="008073E0" w:rsidP="00C77430">
      <w:pPr>
        <w:ind w:firstLineChars="600" w:firstLine="12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（教案作成、教具の準備、模擬授業実施）</w:t>
      </w:r>
    </w:p>
    <w:p w14:paraId="12749132" w14:textId="77777777" w:rsidR="008073E0" w:rsidRDefault="008073E0" w:rsidP="008073E0">
      <w:pPr>
        <w:rPr>
          <w:rFonts w:ascii="UD デジタル 教科書体 NP" w:eastAsia="UD デジタル 教科書体 NP" w:hAnsi="メイリオ"/>
          <w:sz w:val="20"/>
          <w:szCs w:val="20"/>
        </w:rPr>
      </w:pPr>
    </w:p>
    <w:p w14:paraId="1CF2DE58" w14:textId="64F39B62" w:rsidR="008073E0" w:rsidRDefault="008073E0" w:rsidP="008073E0">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●指導文型　～て</w:t>
      </w:r>
      <w:r w:rsidR="00721FC6">
        <w:rPr>
          <w:rFonts w:ascii="UD デジタル 教科書体 NP" w:eastAsia="UD デジタル 教科書体 NP" w:hAnsi="メイリオ" w:hint="eastAsia"/>
          <w:sz w:val="20"/>
          <w:szCs w:val="20"/>
        </w:rPr>
        <w:t>います</w:t>
      </w:r>
      <w:r>
        <w:rPr>
          <w:rFonts w:ascii="UD デジタル 教科書体 NP" w:eastAsia="UD デジタル 教科書体 NP" w:hAnsi="メイリオ" w:hint="eastAsia"/>
          <w:sz w:val="20"/>
          <w:szCs w:val="20"/>
        </w:rPr>
        <w:t xml:space="preserve">　（</w:t>
      </w:r>
      <w:r w:rsidR="00721FC6">
        <w:rPr>
          <w:rFonts w:ascii="UD デジタル 教科書体 NP" w:eastAsia="UD デジタル 教科書体 NP" w:hAnsi="メイリオ" w:hint="eastAsia"/>
          <w:sz w:val="20"/>
          <w:szCs w:val="20"/>
        </w:rPr>
        <w:t>動作</w:t>
      </w:r>
      <w:r w:rsidR="004536AE">
        <w:rPr>
          <w:rFonts w:ascii="UD デジタル 教科書体 NP" w:eastAsia="UD デジタル 教科書体 NP" w:hAnsi="メイリオ" w:hint="eastAsia"/>
          <w:sz w:val="20"/>
          <w:szCs w:val="20"/>
        </w:rPr>
        <w:t>の進行</w:t>
      </w:r>
      <w:r>
        <w:rPr>
          <w:rFonts w:ascii="UD デジタル 教科書体 NP" w:eastAsia="UD デジタル 教科書体 NP" w:hAnsi="メイリオ" w:hint="eastAsia"/>
          <w:sz w:val="20"/>
          <w:szCs w:val="20"/>
        </w:rPr>
        <w:t>）</w:t>
      </w:r>
      <w:r w:rsidR="00927C47">
        <w:rPr>
          <w:rFonts w:ascii="UD デジタル 教科書体 NP" w:eastAsia="UD デジタル 教科書体 NP" w:hAnsi="メイリオ" w:hint="eastAsia"/>
          <w:sz w:val="20"/>
          <w:szCs w:val="20"/>
        </w:rPr>
        <w:t xml:space="preserve">　</w:t>
      </w:r>
    </w:p>
    <w:p w14:paraId="2C488BC5" w14:textId="77777777" w:rsidR="008073E0" w:rsidRPr="00721FC6" w:rsidRDefault="008073E0" w:rsidP="008073E0">
      <w:pPr>
        <w:rPr>
          <w:rFonts w:ascii="UD デジタル 教科書体 NP" w:eastAsia="UD デジタル 教科書体 NP" w:hAnsi="メイリオ"/>
          <w:sz w:val="20"/>
          <w:szCs w:val="20"/>
        </w:rPr>
      </w:pPr>
    </w:p>
    <w:p w14:paraId="5501B155" w14:textId="175D924B" w:rsidR="00721FC6" w:rsidRDefault="008073E0" w:rsidP="00721FC6">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●以下の教科書から1つ選び、</w:t>
      </w:r>
      <w:r w:rsidR="00721FC6">
        <w:rPr>
          <w:rFonts w:ascii="UD デジタル 教科書体 NP" w:eastAsia="UD デジタル 教科書体 NP" w:hAnsi="メイリオ" w:hint="eastAsia"/>
          <w:sz w:val="20"/>
          <w:szCs w:val="20"/>
        </w:rPr>
        <w:t>基本練習（機械的練習、有意味な練習）、応用練習（コミュニカティブな練習）の</w:t>
      </w:r>
      <w:r w:rsidR="00721FC6" w:rsidRPr="00B55C5A">
        <w:rPr>
          <w:rFonts w:ascii="UD デジタル 教科書体 NP" w:eastAsia="UD デジタル 教科書体 NP" w:hAnsi="メイリオ" w:hint="eastAsia"/>
          <w:sz w:val="20"/>
          <w:szCs w:val="20"/>
        </w:rPr>
        <w:t>授業を行う。</w:t>
      </w:r>
      <w:r w:rsidR="00927C47">
        <w:rPr>
          <w:rFonts w:ascii="UD デジタル 教科書体 NP" w:eastAsia="UD デジタル 教科書体 NP" w:hAnsi="メイリオ" w:hint="eastAsia"/>
          <w:sz w:val="20"/>
          <w:szCs w:val="20"/>
        </w:rPr>
        <w:t xml:space="preserve">　導入、は終了しているものとする。</w:t>
      </w:r>
    </w:p>
    <w:p w14:paraId="69BD6260" w14:textId="77777777" w:rsidR="00927C47" w:rsidRDefault="00927C47" w:rsidP="00721FC6">
      <w:pPr>
        <w:rPr>
          <w:rFonts w:ascii="UD デジタル 教科書体 NP" w:eastAsia="UD デジタル 教科書体 NP" w:hAnsi="メイリオ"/>
          <w:sz w:val="20"/>
          <w:szCs w:val="20"/>
        </w:rPr>
      </w:pPr>
    </w:p>
    <w:p w14:paraId="662CB11C" w14:textId="3D0DF975" w:rsidR="008073E0" w:rsidRDefault="008073E0" w:rsidP="008073E0">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bookmarkStart w:id="3" w:name="_Hlk199088741"/>
      <w:r>
        <w:rPr>
          <w:rFonts w:ascii="UD デジタル 教科書体 NP" w:eastAsia="UD デジタル 教科書体 NP" w:hAnsi="メイリオ" w:hint="eastAsia"/>
          <w:sz w:val="20"/>
          <w:szCs w:val="20"/>
        </w:rPr>
        <w:t xml:space="preserve">A　『つなぐ日本語　初級1』　Lesson9 </w:t>
      </w:r>
      <w:r w:rsidR="00721FC6" w:rsidRPr="00721FC6">
        <w:rPr>
          <w:rFonts w:ascii="UD デジタル 教科書体 NP" w:eastAsia="UD デジタル 教科書体 NP" w:hAnsi="メイリオ" w:hint="eastAsia"/>
          <w:sz w:val="20"/>
          <w:szCs w:val="20"/>
          <w:bdr w:val="single" w:sz="4" w:space="0" w:color="auto"/>
        </w:rPr>
        <w:t>３</w:t>
      </w:r>
    </w:p>
    <w:p w14:paraId="435105A5" w14:textId="51E961F6" w:rsidR="008073E0" w:rsidRDefault="00721FC6" w:rsidP="00721FC6">
      <w:pPr>
        <w:ind w:firstLineChars="500" w:firstLine="10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できること：他の人が何をしているか伝えることができる。</w:t>
      </w:r>
    </w:p>
    <w:p w14:paraId="1652592B" w14:textId="77777777" w:rsidR="008073E0" w:rsidRDefault="008073E0" w:rsidP="008073E0">
      <w:pPr>
        <w:ind w:firstLineChars="500" w:firstLine="1000"/>
        <w:rPr>
          <w:rFonts w:ascii="UD デジタル 教科書体 NP" w:eastAsia="UD デジタル 教科書体 NP" w:hAnsi="メイリオ"/>
          <w:sz w:val="20"/>
          <w:szCs w:val="20"/>
        </w:rPr>
      </w:pPr>
    </w:p>
    <w:p w14:paraId="1E81E982" w14:textId="1E62ED87" w:rsidR="00721FC6" w:rsidRDefault="008073E0" w:rsidP="008073E0">
      <w:pPr>
        <w:ind w:firstLineChars="500" w:firstLine="10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文型練習</w:t>
      </w:r>
      <w:r w:rsidR="00721FC6">
        <w:rPr>
          <w:rFonts w:ascii="UD デジタル 教科書体 NP" w:eastAsia="UD デジタル 教科書体 NP" w:hAnsi="メイリオ" w:hint="eastAsia"/>
          <w:sz w:val="20"/>
          <w:szCs w:val="20"/>
          <w:bdr w:val="single" w:sz="4" w:space="0" w:color="auto"/>
        </w:rPr>
        <w:t>1</w:t>
      </w:r>
      <w:r>
        <w:rPr>
          <w:rFonts w:ascii="UD デジタル 教科書体 NP" w:eastAsia="UD デジタル 教科書体 NP" w:hAnsi="メイリオ" w:hint="eastAsia"/>
          <w:sz w:val="20"/>
          <w:szCs w:val="20"/>
        </w:rPr>
        <w:t>（ｐ.1</w:t>
      </w:r>
      <w:r w:rsidR="00721FC6">
        <w:rPr>
          <w:rFonts w:ascii="UD デジタル 教科書体 NP" w:eastAsia="UD デジタル 教科書体 NP" w:hAnsi="メイリオ" w:hint="eastAsia"/>
          <w:sz w:val="20"/>
          <w:szCs w:val="20"/>
        </w:rPr>
        <w:t>92</w:t>
      </w:r>
      <w:r>
        <w:rPr>
          <w:rFonts w:ascii="UD デジタル 教科書体 NP" w:eastAsia="UD デジタル 教科書体 NP" w:hAnsi="メイリオ" w:hint="eastAsia"/>
          <w:sz w:val="20"/>
          <w:szCs w:val="20"/>
        </w:rPr>
        <w:t>）</w:t>
      </w:r>
      <w:r w:rsidR="00721FC6">
        <w:rPr>
          <w:rFonts w:ascii="UD デジタル 教科書体 NP" w:eastAsia="UD デジタル 教科書体 NP" w:hAnsi="メイリオ" w:hint="eastAsia"/>
          <w:sz w:val="20"/>
          <w:szCs w:val="20"/>
        </w:rPr>
        <w:t>、はなしましょう</w:t>
      </w:r>
      <w:r w:rsidR="00927C47">
        <w:rPr>
          <w:rFonts w:ascii="UD デジタル 教科書体 NP" w:eastAsia="UD デジタル 教科書体 NP" w:hAnsi="メイリオ" w:hint="eastAsia"/>
          <w:sz w:val="20"/>
          <w:szCs w:val="20"/>
        </w:rPr>
        <w:t>（ｐ.</w:t>
      </w:r>
      <w:r w:rsidR="00721FC6">
        <w:rPr>
          <w:rFonts w:ascii="UD デジタル 教科書体 NP" w:eastAsia="UD デジタル 教科書体 NP" w:hAnsi="メイリオ" w:hint="eastAsia"/>
          <w:sz w:val="20"/>
          <w:szCs w:val="20"/>
        </w:rPr>
        <w:t>149</w:t>
      </w:r>
      <w:r w:rsidR="00927C47">
        <w:rPr>
          <w:rFonts w:ascii="UD デジタル 教科書体 NP" w:eastAsia="UD デジタル 教科書体 NP" w:hAnsi="メイリオ" w:hint="eastAsia"/>
          <w:sz w:val="20"/>
          <w:szCs w:val="20"/>
        </w:rPr>
        <w:t>）</w:t>
      </w:r>
      <w:r>
        <w:rPr>
          <w:rFonts w:ascii="UD デジタル 教科書体 NP" w:eastAsia="UD デジタル 教科書体 NP" w:hAnsi="メイリオ" w:hint="eastAsia"/>
          <w:sz w:val="20"/>
          <w:szCs w:val="20"/>
        </w:rPr>
        <w:t xml:space="preserve">　</w:t>
      </w:r>
    </w:p>
    <w:p w14:paraId="6F19FA1C" w14:textId="6048AB3A" w:rsidR="00927C47" w:rsidRDefault="001919E4" w:rsidP="001919E4">
      <w:pPr>
        <w:ind w:firstLineChars="700" w:firstLine="14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w:t>
      </w:r>
      <w:r w:rsidR="00721FC6">
        <w:rPr>
          <w:rFonts w:ascii="UD デジタル 教科書体 NP" w:eastAsia="UD デジタル 教科書体 NP" w:hAnsi="メイリオ" w:hint="eastAsia"/>
          <w:sz w:val="20"/>
          <w:szCs w:val="20"/>
        </w:rPr>
        <w:t>場面練習は終了したものと</w:t>
      </w:r>
      <w:r w:rsidR="00927C47">
        <w:rPr>
          <w:rFonts w:ascii="UD デジタル 教科書体 NP" w:eastAsia="UD デジタル 教科書体 NP" w:hAnsi="メイリオ" w:hint="eastAsia"/>
          <w:sz w:val="20"/>
          <w:szCs w:val="20"/>
        </w:rPr>
        <w:t>し、</w:t>
      </w:r>
      <w:r>
        <w:rPr>
          <w:rFonts w:ascii="UD デジタル 教科書体 NP" w:eastAsia="UD デジタル 教科書体 NP" w:hAnsi="メイリオ" w:hint="eastAsia"/>
          <w:sz w:val="20"/>
          <w:szCs w:val="20"/>
        </w:rPr>
        <w:t>最初に</w:t>
      </w:r>
      <w:r w:rsidR="00927C47">
        <w:rPr>
          <w:rFonts w:ascii="UD デジタル 教科書体 NP" w:eastAsia="UD デジタル 教科書体 NP" w:hAnsi="メイリオ" w:hint="eastAsia"/>
          <w:sz w:val="20"/>
          <w:szCs w:val="20"/>
        </w:rPr>
        <w:t>一度確認するだけでよい。</w:t>
      </w:r>
    </w:p>
    <w:p w14:paraId="7033925F" w14:textId="5EDDC183" w:rsidR="008073E0" w:rsidRDefault="001919E4" w:rsidP="001919E4">
      <w:pPr>
        <w:ind w:firstLineChars="700" w:firstLine="14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w:t>
      </w:r>
      <w:r w:rsidR="00721FC6">
        <w:rPr>
          <w:rFonts w:ascii="UD デジタル 教科書体 NP" w:eastAsia="UD デジタル 教科書体 NP" w:hAnsi="メイリオ" w:hint="eastAsia"/>
          <w:sz w:val="20"/>
          <w:szCs w:val="20"/>
        </w:rPr>
        <w:t>はなしましょう」をする</w:t>
      </w:r>
      <w:r w:rsidR="00927C47">
        <w:rPr>
          <w:rFonts w:ascii="UD デジタル 教科書体 NP" w:eastAsia="UD デジタル 教科書体 NP" w:hAnsi="メイリオ" w:hint="eastAsia"/>
          <w:sz w:val="20"/>
          <w:szCs w:val="20"/>
        </w:rPr>
        <w:t>際は文型</w:t>
      </w:r>
      <w:r w:rsidR="00721FC6">
        <w:rPr>
          <w:rFonts w:ascii="UD デジタル 教科書体 NP" w:eastAsia="UD デジタル 教科書体 NP" w:hAnsi="メイリオ" w:hint="eastAsia"/>
          <w:sz w:val="20"/>
          <w:szCs w:val="20"/>
        </w:rPr>
        <w:t>練習</w:t>
      </w:r>
      <w:r w:rsidR="00721FC6" w:rsidRPr="00721FC6">
        <w:rPr>
          <w:rFonts w:ascii="UD デジタル 教科書体 NP" w:eastAsia="UD デジタル 教科書体 NP" w:hAnsi="メイリオ" w:hint="eastAsia"/>
          <w:sz w:val="20"/>
          <w:szCs w:val="20"/>
          <w:bdr w:val="single" w:sz="4" w:space="0" w:color="auto"/>
        </w:rPr>
        <w:t>２</w:t>
      </w:r>
      <w:r w:rsidR="00721FC6">
        <w:rPr>
          <w:rFonts w:ascii="UD デジタル 教科書体 NP" w:eastAsia="UD デジタル 教科書体 NP" w:hAnsi="メイリオ" w:hint="eastAsia"/>
          <w:sz w:val="20"/>
          <w:szCs w:val="20"/>
        </w:rPr>
        <w:t>は終了したものとする。）</w:t>
      </w:r>
    </w:p>
    <w:p w14:paraId="058338DB" w14:textId="77777777" w:rsidR="008073E0" w:rsidRDefault="008073E0" w:rsidP="008073E0">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p>
    <w:p w14:paraId="1628E43B" w14:textId="3D61F61C" w:rsidR="008073E0" w:rsidRDefault="008073E0" w:rsidP="008073E0">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B　『できる日本語　初級　第2版』　　第7課　</w:t>
      </w:r>
      <w:r w:rsidR="00927C47">
        <w:rPr>
          <w:rFonts w:ascii="UD デジタル 教科書体 NP" w:eastAsia="UD デジタル 教科書体 NP" w:hAnsi="メイリオ" w:hint="eastAsia"/>
          <w:sz w:val="20"/>
          <w:szCs w:val="20"/>
        </w:rPr>
        <w:t>スモールトピック3</w:t>
      </w:r>
    </w:p>
    <w:p w14:paraId="39C86787" w14:textId="77777777" w:rsidR="008073E0" w:rsidRDefault="008073E0" w:rsidP="008073E0">
      <w:pPr>
        <w:ind w:firstLineChars="500" w:firstLine="10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行動目標：何かを頼んだり提案したりしながら一緒に行動できる。</w:t>
      </w:r>
    </w:p>
    <w:p w14:paraId="33323105" w14:textId="77777777" w:rsidR="00927C47" w:rsidRDefault="008073E0" w:rsidP="008073E0">
      <w:pPr>
        <w:ind w:firstLineChars="500" w:firstLine="10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できること：パーティーのとき、</w:t>
      </w:r>
      <w:r w:rsidR="00927C47">
        <w:rPr>
          <w:rFonts w:ascii="UD デジタル 教科書体 NP" w:eastAsia="UD デジタル 教科書体 NP" w:hAnsi="メイリオ" w:hint="eastAsia"/>
          <w:sz w:val="20"/>
          <w:szCs w:val="20"/>
        </w:rPr>
        <w:t>自分から手伝いを申し出たり食べ物などを進めたりすることが</w:t>
      </w:r>
    </w:p>
    <w:p w14:paraId="58387371" w14:textId="543F1EBF" w:rsidR="008073E0" w:rsidRDefault="008073E0" w:rsidP="00927C47">
      <w:pPr>
        <w:ind w:firstLineChars="1100" w:firstLine="22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できる。</w:t>
      </w:r>
    </w:p>
    <w:p w14:paraId="08B1A83F" w14:textId="77777777" w:rsidR="008073E0" w:rsidRDefault="008073E0" w:rsidP="008073E0">
      <w:pPr>
        <w:ind w:firstLineChars="500" w:firstLine="1000"/>
        <w:rPr>
          <w:rFonts w:ascii="UD デジタル 教科書体 NP" w:eastAsia="UD デジタル 教科書体 NP" w:hAnsi="メイリオ"/>
          <w:sz w:val="20"/>
          <w:szCs w:val="20"/>
        </w:rPr>
      </w:pPr>
    </w:p>
    <w:p w14:paraId="22902579" w14:textId="589A85F3" w:rsidR="008073E0" w:rsidRDefault="008073E0" w:rsidP="008073E0">
      <w:pPr>
        <w:ind w:firstLineChars="500" w:firstLine="1000"/>
        <w:rPr>
          <w:rFonts w:ascii="UD デジタル 教科書体 NP" w:eastAsia="UD デジタル 教科書体 NP" w:hAnsi="メイリオ"/>
          <w:sz w:val="20"/>
          <w:szCs w:val="20"/>
        </w:rPr>
      </w:pPr>
      <w:r w:rsidRPr="00A02183">
        <w:rPr>
          <w:rFonts w:ascii="UD デジタル 教科書体 NP" w:eastAsia="UD デジタル 教科書体 NP" w:hAnsi="メイリオ" w:hint="eastAsia"/>
          <w:sz w:val="20"/>
          <w:szCs w:val="20"/>
        </w:rPr>
        <w:t>別冊</w:t>
      </w:r>
      <w:r w:rsidRPr="008778C6">
        <w:rPr>
          <w:rFonts w:ascii="UD デジタル 教科書体 NP" w:eastAsia="UD デジタル 教科書体 NP" w:hAnsi="メイリオ" w:hint="eastAsia"/>
          <w:sz w:val="20"/>
          <w:szCs w:val="20"/>
          <w:bdr w:val="single" w:sz="4" w:space="0" w:color="auto"/>
        </w:rPr>
        <w:t>１</w:t>
      </w:r>
      <w:r>
        <w:rPr>
          <w:rFonts w:ascii="UD デジタル 教科書体 NP" w:eastAsia="UD デジタル 教科書体 NP" w:hAnsi="メイリオ" w:hint="eastAsia"/>
          <w:sz w:val="20"/>
          <w:szCs w:val="20"/>
        </w:rPr>
        <w:t>（ｐ.</w:t>
      </w:r>
      <w:r w:rsidR="00927C47">
        <w:rPr>
          <w:rFonts w:ascii="UD デジタル 教科書体 NP" w:eastAsia="UD デジタル 教科書体 NP" w:hAnsi="メイリオ" w:hint="eastAsia"/>
          <w:sz w:val="20"/>
          <w:szCs w:val="20"/>
        </w:rPr>
        <w:t>26</w:t>
      </w:r>
      <w:r>
        <w:rPr>
          <w:rFonts w:ascii="UD デジタル 教科書体 NP" w:eastAsia="UD デジタル 教科書体 NP" w:hAnsi="メイリオ" w:hint="eastAsia"/>
          <w:sz w:val="20"/>
          <w:szCs w:val="20"/>
        </w:rPr>
        <w:t>）、言ってみよう</w:t>
      </w:r>
      <w:r>
        <w:rPr>
          <w:rFonts w:ascii="UD デジタル 教科書体 NP" w:eastAsia="UD デジタル 教科書体 NP" w:hAnsi="メイリオ" w:hint="eastAsia"/>
          <w:sz w:val="20"/>
          <w:szCs w:val="20"/>
          <w:bdr w:val="single" w:sz="4" w:space="0" w:color="auto"/>
        </w:rPr>
        <w:t>１</w:t>
      </w:r>
      <w:r w:rsidR="00927C47">
        <w:rPr>
          <w:rFonts w:ascii="UD デジタル 教科書体 NP" w:eastAsia="UD デジタル 教科書体 NP" w:hAnsi="メイリオ" w:hint="eastAsia"/>
          <w:sz w:val="20"/>
          <w:szCs w:val="20"/>
        </w:rPr>
        <w:t>、やってみよう（ｐ133）</w:t>
      </w:r>
      <w:r w:rsidRPr="008778C6">
        <w:rPr>
          <w:rFonts w:ascii="UD デジタル 教科書体 NP" w:eastAsia="UD デジタル 教科書体 NP" w:hAnsi="メイリオ" w:hint="eastAsia"/>
          <w:sz w:val="20"/>
          <w:szCs w:val="20"/>
        </w:rPr>
        <w:t xml:space="preserve">　　　</w:t>
      </w:r>
    </w:p>
    <w:p w14:paraId="0AA1DA6C" w14:textId="6B5EBE02" w:rsidR="00927C47" w:rsidRDefault="001919E4" w:rsidP="001919E4">
      <w:pPr>
        <w:ind w:firstLineChars="700" w:firstLine="14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w:t>
      </w:r>
      <w:r w:rsidR="00927C47">
        <w:rPr>
          <w:rFonts w:ascii="UD デジタル 教科書体 NP" w:eastAsia="UD デジタル 教科書体 NP" w:hAnsi="メイリオ" w:hint="eastAsia"/>
          <w:sz w:val="20"/>
          <w:szCs w:val="20"/>
        </w:rPr>
        <w:t>チャレンジ</w:t>
      </w:r>
      <w:r w:rsidR="00927C47">
        <w:rPr>
          <w:rFonts w:ascii="UD デジタル 教科書体 NP" w:eastAsia="UD デジタル 教科書体 NP" w:hAnsi="メイリオ" w:hint="eastAsia"/>
          <w:sz w:val="20"/>
          <w:szCs w:val="20"/>
          <w:bdr w:val="single" w:sz="4" w:space="0" w:color="auto"/>
        </w:rPr>
        <w:t>１</w:t>
      </w:r>
      <w:r w:rsidR="00927C47" w:rsidRPr="00A02183">
        <w:rPr>
          <w:rFonts w:ascii="UD デジタル 教科書体 NP" w:eastAsia="UD デジタル 教科書体 NP" w:hAnsi="メイリオ" w:hint="eastAsia"/>
          <w:sz w:val="20"/>
          <w:szCs w:val="20"/>
        </w:rPr>
        <w:t>（ｐ</w:t>
      </w:r>
      <w:r w:rsidR="00927C47">
        <w:rPr>
          <w:rFonts w:ascii="UD デジタル 教科書体 NP" w:eastAsia="UD デジタル 教科書体 NP" w:hAnsi="メイリオ" w:hint="eastAsia"/>
          <w:sz w:val="20"/>
          <w:szCs w:val="20"/>
        </w:rPr>
        <w:t>.</w:t>
      </w:r>
      <w:r w:rsidR="00927C47" w:rsidRPr="00A02183">
        <w:rPr>
          <w:rFonts w:ascii="UD デジタル 教科書体 NP" w:eastAsia="UD デジタル 教科書体 NP" w:hAnsi="メイリオ" w:hint="eastAsia"/>
          <w:sz w:val="20"/>
          <w:szCs w:val="20"/>
        </w:rPr>
        <w:t>12</w:t>
      </w:r>
      <w:r w:rsidR="00927C47">
        <w:rPr>
          <w:rFonts w:ascii="UD デジタル 教科書体 NP" w:eastAsia="UD デジタル 教科書体 NP" w:hAnsi="メイリオ" w:hint="eastAsia"/>
          <w:sz w:val="20"/>
          <w:szCs w:val="20"/>
        </w:rPr>
        <w:t>8</w:t>
      </w:r>
      <w:r w:rsidR="00927C47" w:rsidRPr="00A02183">
        <w:rPr>
          <w:rFonts w:ascii="UD デジタル 教科書体 NP" w:eastAsia="UD デジタル 教科書体 NP" w:hAnsi="メイリオ" w:hint="eastAsia"/>
          <w:sz w:val="20"/>
          <w:szCs w:val="20"/>
        </w:rPr>
        <w:t>）</w:t>
      </w:r>
      <w:r w:rsidR="00927C47">
        <w:rPr>
          <w:rFonts w:ascii="UD デジタル 教科書体 NP" w:eastAsia="UD デジタル 教科書体 NP" w:hAnsi="メイリオ" w:hint="eastAsia"/>
          <w:sz w:val="20"/>
          <w:szCs w:val="20"/>
        </w:rPr>
        <w:t>は終了しているものとし、</w:t>
      </w:r>
      <w:r>
        <w:rPr>
          <w:rFonts w:ascii="UD デジタル 教科書体 NP" w:eastAsia="UD デジタル 教科書体 NP" w:hAnsi="メイリオ" w:hint="eastAsia"/>
          <w:sz w:val="20"/>
          <w:szCs w:val="20"/>
        </w:rPr>
        <w:t>最初に</w:t>
      </w:r>
      <w:r w:rsidR="00927C47">
        <w:rPr>
          <w:rFonts w:ascii="UD デジタル 教科書体 NP" w:eastAsia="UD デジタル 教科書体 NP" w:hAnsi="メイリオ" w:hint="eastAsia"/>
          <w:sz w:val="20"/>
          <w:szCs w:val="20"/>
        </w:rPr>
        <w:t>一度確認するだけでよい。</w:t>
      </w:r>
    </w:p>
    <w:p w14:paraId="0EFA495C" w14:textId="66F3EDBD" w:rsidR="008073E0" w:rsidRDefault="001919E4" w:rsidP="001919E4">
      <w:pPr>
        <w:ind w:firstLineChars="700" w:firstLine="14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w:t>
      </w:r>
      <w:r w:rsidR="008073E0" w:rsidRPr="008778C6">
        <w:rPr>
          <w:rFonts w:ascii="UD デジタル 教科書体 NP" w:eastAsia="UD デジタル 教科書体 NP" w:hAnsi="メイリオ" w:hint="eastAsia"/>
          <w:sz w:val="20"/>
          <w:szCs w:val="20"/>
        </w:rPr>
        <w:t>「</w:t>
      </w:r>
      <w:r w:rsidR="00927C47">
        <w:rPr>
          <w:rFonts w:ascii="UD デジタル 教科書体 NP" w:eastAsia="UD デジタル 教科書体 NP" w:hAnsi="メイリオ" w:hint="eastAsia"/>
          <w:sz w:val="20"/>
          <w:szCs w:val="20"/>
        </w:rPr>
        <w:t>や</w:t>
      </w:r>
      <w:r w:rsidR="008073E0" w:rsidRPr="008778C6">
        <w:rPr>
          <w:rFonts w:ascii="UD デジタル 教科書体 NP" w:eastAsia="UD デジタル 教科書体 NP" w:hAnsi="メイリオ" w:hint="eastAsia"/>
          <w:sz w:val="20"/>
          <w:szCs w:val="20"/>
        </w:rPr>
        <w:t>ってみよう」をする際</w:t>
      </w:r>
      <w:r w:rsidR="00927C47">
        <w:rPr>
          <w:rFonts w:ascii="UD デジタル 教科書体 NP" w:eastAsia="UD デジタル 教科書体 NP" w:hAnsi="メイリオ" w:hint="eastAsia"/>
          <w:sz w:val="20"/>
          <w:szCs w:val="20"/>
        </w:rPr>
        <w:t>は</w:t>
      </w:r>
      <w:r w:rsidR="008073E0" w:rsidRPr="008778C6">
        <w:rPr>
          <w:rFonts w:ascii="UD デジタル 教科書体 NP" w:eastAsia="UD デジタル 教科書体 NP" w:hAnsi="メイリオ" w:hint="eastAsia"/>
          <w:sz w:val="20"/>
          <w:szCs w:val="20"/>
          <w:bdr w:val="single" w:sz="4" w:space="0" w:color="auto"/>
        </w:rPr>
        <w:t>２</w:t>
      </w:r>
      <w:r w:rsidR="00927C47" w:rsidRPr="00927C47">
        <w:rPr>
          <w:rFonts w:ascii="UD デジタル 教科書体 NP" w:eastAsia="UD デジタル 教科書体 NP" w:hAnsi="メイリオ" w:hint="eastAsia"/>
          <w:sz w:val="20"/>
          <w:szCs w:val="20"/>
        </w:rPr>
        <w:t>～</w:t>
      </w:r>
      <w:r w:rsidR="00927C47">
        <w:rPr>
          <w:rFonts w:ascii="UD デジタル 教科書体 NP" w:eastAsia="UD デジタル 教科書体 NP" w:hAnsi="メイリオ" w:hint="eastAsia"/>
          <w:sz w:val="20"/>
          <w:szCs w:val="20"/>
          <w:bdr w:val="single" w:sz="4" w:space="0" w:color="auto"/>
        </w:rPr>
        <w:t>４</w:t>
      </w:r>
      <w:r w:rsidR="00927C47">
        <w:rPr>
          <w:rFonts w:ascii="UD デジタル 教科書体 NP" w:eastAsia="UD デジタル 教科書体 NP" w:hAnsi="メイリオ" w:hint="eastAsia"/>
          <w:sz w:val="20"/>
          <w:szCs w:val="20"/>
        </w:rPr>
        <w:t>は終了した</w:t>
      </w:r>
      <w:r>
        <w:rPr>
          <w:rFonts w:ascii="UD デジタル 教科書体 NP" w:eastAsia="UD デジタル 教科書体 NP" w:hAnsi="メイリオ" w:hint="eastAsia"/>
          <w:sz w:val="20"/>
          <w:szCs w:val="20"/>
        </w:rPr>
        <w:t>もの</w:t>
      </w:r>
      <w:r w:rsidR="008073E0" w:rsidRPr="008778C6">
        <w:rPr>
          <w:rFonts w:ascii="UD デジタル 教科書体 NP" w:eastAsia="UD デジタル 教科書体 NP" w:hAnsi="メイリオ" w:hint="eastAsia"/>
          <w:sz w:val="20"/>
          <w:szCs w:val="20"/>
        </w:rPr>
        <w:t>とする</w:t>
      </w:r>
      <w:r>
        <w:rPr>
          <w:rFonts w:ascii="UD デジタル 教科書体 NP" w:eastAsia="UD デジタル 教科書体 NP" w:hAnsi="メイリオ" w:hint="eastAsia"/>
          <w:sz w:val="20"/>
          <w:szCs w:val="20"/>
        </w:rPr>
        <w:t>。</w:t>
      </w:r>
      <w:r w:rsidR="008073E0" w:rsidRPr="008778C6">
        <w:rPr>
          <w:rFonts w:ascii="UD デジタル 教科書体 NP" w:eastAsia="UD デジタル 教科書体 NP" w:hAnsi="メイリオ" w:hint="eastAsia"/>
          <w:sz w:val="20"/>
          <w:szCs w:val="20"/>
        </w:rPr>
        <w:t>）</w:t>
      </w:r>
    </w:p>
    <w:p w14:paraId="32DCFCF4" w14:textId="77777777" w:rsidR="008073E0" w:rsidRDefault="008073E0" w:rsidP="008073E0">
      <w:pPr>
        <w:ind w:firstLineChars="100" w:firstLine="200"/>
        <w:rPr>
          <w:rFonts w:ascii="UD デジタル 教科書体 NP" w:eastAsia="UD デジタル 教科書体 NP" w:hAnsi="メイリオ"/>
          <w:sz w:val="20"/>
          <w:szCs w:val="20"/>
        </w:rPr>
      </w:pPr>
    </w:p>
    <w:p w14:paraId="62E0EEC3" w14:textId="77777777" w:rsidR="008073E0" w:rsidRDefault="008073E0" w:rsidP="008073E0">
      <w:pPr>
        <w:ind w:firstLineChars="100" w:firstLine="2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C</w:t>
      </w:r>
      <w:r>
        <w:rPr>
          <w:rFonts w:ascii="UD デジタル 教科書体 NP" w:eastAsia="UD デジタル 教科書体 NP" w:hAnsi="メイリオ"/>
          <w:sz w:val="20"/>
          <w:szCs w:val="20"/>
        </w:rPr>
        <w:t xml:space="preserve">　</w:t>
      </w:r>
      <w:r w:rsidRPr="00B55C5A">
        <w:rPr>
          <w:rFonts w:ascii="UD デジタル 教科書体 NP" w:eastAsia="UD デジタル 教科書体 NP" w:hAnsi="メイリオ" w:hint="eastAsia"/>
          <w:sz w:val="20"/>
          <w:szCs w:val="20"/>
        </w:rPr>
        <w:t>『みんなの日本語</w:t>
      </w:r>
      <w:r>
        <w:rPr>
          <w:rFonts w:ascii="UD デジタル 教科書体 NP" w:eastAsia="UD デジタル 教科書体 NP" w:hAnsi="メイリオ" w:hint="eastAsia"/>
          <w:sz w:val="20"/>
          <w:szCs w:val="20"/>
        </w:rPr>
        <w:t xml:space="preserve">　</w:t>
      </w:r>
      <w:r w:rsidRPr="00B55C5A">
        <w:rPr>
          <w:rFonts w:ascii="UD デジタル 教科書体 NP" w:eastAsia="UD デジタル 教科書体 NP" w:hAnsi="メイリオ" w:hint="eastAsia"/>
          <w:sz w:val="20"/>
          <w:szCs w:val="20"/>
        </w:rPr>
        <w:t>初級Ⅰ第2版本冊』</w:t>
      </w:r>
      <w:r>
        <w:rPr>
          <w:rFonts w:ascii="UD デジタル 教科書体 NP" w:eastAsia="UD デジタル 教科書体 NP" w:hAnsi="メイリオ" w:hint="eastAsia"/>
          <w:sz w:val="20"/>
          <w:szCs w:val="20"/>
        </w:rPr>
        <w:t>第１</w:t>
      </w:r>
      <w:r w:rsidRPr="00B55C5A">
        <w:rPr>
          <w:rFonts w:ascii="UD デジタル 教科書体 NP" w:eastAsia="UD デジタル 教科書体 NP" w:hAnsi="メイリオ" w:hint="eastAsia"/>
          <w:sz w:val="20"/>
          <w:szCs w:val="20"/>
        </w:rPr>
        <w:t xml:space="preserve">4課 </w:t>
      </w:r>
    </w:p>
    <w:p w14:paraId="6A348BAC" w14:textId="7083209E" w:rsidR="008073E0" w:rsidRDefault="00DE22DF" w:rsidP="008073E0">
      <w:pPr>
        <w:ind w:firstLineChars="500" w:firstLine="1000"/>
        <w:rPr>
          <w:rFonts w:ascii="UD デジタル 教科書体 NP" w:eastAsia="UD デジタル 教科書体 NP" w:hAnsi="メイリオ"/>
          <w:sz w:val="20"/>
          <w:szCs w:val="20"/>
        </w:rPr>
      </w:pPr>
      <w:r>
        <w:rPr>
          <w:rFonts w:ascii="Cambria Math" w:eastAsia="UD デジタル 教科書体 NP" w:hAnsi="Cambria Math" w:cs="Cambria Math" w:hint="eastAsia"/>
          <w:sz w:val="20"/>
          <w:szCs w:val="20"/>
        </w:rPr>
        <w:t>状況、場面を考え、「できること」を明確にしてから、文型の指導をすること。</w:t>
      </w:r>
    </w:p>
    <w:p w14:paraId="4D62B470" w14:textId="77777777" w:rsidR="00927C47" w:rsidRPr="00927C47" w:rsidRDefault="00927C47" w:rsidP="00927C47">
      <w:pPr>
        <w:ind w:firstLineChars="500" w:firstLine="1000"/>
        <w:rPr>
          <w:rFonts w:ascii="UD デジタル 教科書体 NP" w:eastAsia="UD デジタル 教科書体 NP"/>
          <w:sz w:val="20"/>
          <w:szCs w:val="20"/>
        </w:rPr>
      </w:pPr>
      <w:r w:rsidRPr="00927C47">
        <w:rPr>
          <w:rFonts w:ascii="UD デジタル 教科書体 NP" w:eastAsia="UD デジタル 教科書体 NP" w:hint="eastAsia"/>
          <w:sz w:val="20"/>
          <w:szCs w:val="20"/>
        </w:rPr>
        <w:t>文型3、例文5-6、練習A4、練習B6-7、練習C3</w:t>
      </w:r>
    </w:p>
    <w:p w14:paraId="496B0E2C" w14:textId="39E55F51" w:rsidR="00927C47" w:rsidRPr="001919E4" w:rsidRDefault="001919E4" w:rsidP="00927C47">
      <w:pPr>
        <w:ind w:firstLineChars="400" w:firstLine="800"/>
        <w:rPr>
          <w:rFonts w:ascii="UD デジタル 教科書体 NP" w:eastAsia="UD デジタル 教科書体 NP"/>
          <w:sz w:val="20"/>
          <w:szCs w:val="20"/>
        </w:rPr>
      </w:pPr>
      <w:r>
        <w:rPr>
          <w:rFonts w:hint="eastAsia"/>
          <w:sz w:val="20"/>
          <w:szCs w:val="20"/>
        </w:rPr>
        <w:t xml:space="preserve">　　　</w:t>
      </w:r>
      <w:r w:rsidRPr="001919E4">
        <w:rPr>
          <w:rFonts w:ascii="UD デジタル 教科書体 NP" w:eastAsia="UD デジタル 教科書体 NP" w:hint="eastAsia"/>
          <w:sz w:val="20"/>
          <w:szCs w:val="20"/>
        </w:rPr>
        <w:t>・導入は終了したものとする。</w:t>
      </w:r>
    </w:p>
    <w:p w14:paraId="3376D7CC" w14:textId="77777777" w:rsidR="001919E4" w:rsidRDefault="001919E4" w:rsidP="00927C47">
      <w:pPr>
        <w:ind w:firstLineChars="400" w:firstLine="800"/>
        <w:rPr>
          <w:sz w:val="20"/>
          <w:szCs w:val="20"/>
        </w:rPr>
      </w:pPr>
    </w:p>
    <w:p w14:paraId="47525F2F" w14:textId="5EB10DCB" w:rsidR="008073E0" w:rsidRPr="00B55C5A" w:rsidRDefault="008073E0" w:rsidP="00927C47">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w:t>
      </w:r>
      <w:r w:rsidRPr="00B55C5A">
        <w:rPr>
          <w:rFonts w:ascii="UD デジタル 教科書体 NP" w:eastAsia="UD デジタル 教科書体 NP" w:hAnsi="メイリオ" w:hint="eastAsia"/>
          <w:sz w:val="20"/>
          <w:szCs w:val="20"/>
        </w:rPr>
        <w:t>想定する学習者</w:t>
      </w:r>
      <w:r>
        <w:rPr>
          <w:rFonts w:ascii="UD デジタル 教科書体 NP" w:eastAsia="UD デジタル 教科書体 NP" w:hAnsi="メイリオ" w:hint="eastAsia"/>
          <w:sz w:val="20"/>
          <w:szCs w:val="20"/>
        </w:rPr>
        <w:t xml:space="preserve">　日本国内の日本語学校で</w:t>
      </w:r>
      <w:r w:rsidRPr="00B55C5A">
        <w:rPr>
          <w:rFonts w:ascii="UD デジタル 教科書体 NP" w:eastAsia="UD デジタル 教科書体 NP" w:hAnsi="メイリオ" w:hint="eastAsia"/>
          <w:sz w:val="20"/>
          <w:szCs w:val="20"/>
        </w:rPr>
        <w:t>学習する</w:t>
      </w:r>
      <w:r>
        <w:rPr>
          <w:rFonts w:ascii="UD デジタル 教科書体 NP" w:eastAsia="UD デジタル 教科書体 NP" w:hAnsi="メイリオ" w:hint="eastAsia"/>
          <w:sz w:val="20"/>
          <w:szCs w:val="20"/>
        </w:rPr>
        <w:t>留学生</w:t>
      </w:r>
      <w:r w:rsidRPr="00B55C5A">
        <w:rPr>
          <w:rFonts w:ascii="UD デジタル 教科書体 NP" w:eastAsia="UD デジタル 教科書体 NP" w:hAnsi="メイリオ" w:hint="eastAsia"/>
          <w:sz w:val="20"/>
          <w:szCs w:val="20"/>
        </w:rPr>
        <w:t>（漢字圏・非漢字圏混合クラス）</w:t>
      </w:r>
    </w:p>
    <w:p w14:paraId="3E1A6D62" w14:textId="77777777" w:rsidR="008073E0" w:rsidRDefault="008073E0" w:rsidP="008073E0">
      <w:pPr>
        <w:rPr>
          <w:rFonts w:ascii="UD デジタル 教科書体 NP" w:eastAsia="UD デジタル 教科書体 NP" w:hAnsi="メイリオ"/>
          <w:sz w:val="20"/>
          <w:szCs w:val="20"/>
        </w:rPr>
      </w:pPr>
    </w:p>
    <w:p w14:paraId="16E3243E" w14:textId="77777777" w:rsidR="008073E0" w:rsidRDefault="008073E0" w:rsidP="008073E0">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●各教科書の、該当箇所の前までを既習とする。（文型、語彙等）</w:t>
      </w:r>
    </w:p>
    <w:p w14:paraId="22F2179F" w14:textId="77777777" w:rsidR="008073E0" w:rsidRPr="00D030E7" w:rsidRDefault="008073E0" w:rsidP="008073E0">
      <w:pPr>
        <w:rPr>
          <w:rFonts w:ascii="UD デジタル 教科書体 NP" w:eastAsia="UD デジタル 教科書体 NP" w:hAnsi="メイリオ"/>
          <w:sz w:val="20"/>
          <w:szCs w:val="20"/>
        </w:rPr>
      </w:pPr>
    </w:p>
    <w:p w14:paraId="3C80F1F9" w14:textId="77777777" w:rsidR="008073E0" w:rsidRDefault="008073E0" w:rsidP="008073E0">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●他の教科書を参考にするのは良いが、それぞれの教科書を混ぜて使用しないこと。</w:t>
      </w:r>
    </w:p>
    <w:p w14:paraId="39CFB4AD" w14:textId="77777777" w:rsidR="008073E0" w:rsidRDefault="008073E0" w:rsidP="008073E0">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NG例</w:t>
      </w:r>
    </w:p>
    <w:p w14:paraId="705314CE" w14:textId="77777777" w:rsidR="008073E0" w:rsidRPr="008778C6" w:rsidRDefault="008073E0" w:rsidP="008073E0">
      <w:pPr>
        <w:ind w:firstLineChars="200" w:firstLine="4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・『できる日本語』を使用して授業をするが絵カードとして『つなぐ日本語』のイラストを使用する。</w:t>
      </w:r>
    </w:p>
    <w:p w14:paraId="3E52195F" w14:textId="77777777" w:rsidR="008073E0" w:rsidRDefault="008073E0" w:rsidP="008073E0">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・『つなぐ日本語』を使用して授業をするが練習に『できる日本語』の「言ってみよう」を取り入れる。</w:t>
      </w:r>
    </w:p>
    <w:bookmarkEnd w:id="3"/>
    <w:p w14:paraId="6EA43923" w14:textId="01E37964" w:rsidR="00C77430" w:rsidRDefault="008073E0" w:rsidP="008073E0">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p>
    <w:p w14:paraId="0EB4AABA" w14:textId="77777777" w:rsidR="00C77430" w:rsidRDefault="00C77430">
      <w:pPr>
        <w:widowControl/>
        <w:jc w:val="left"/>
        <w:rPr>
          <w:rFonts w:ascii="UD デジタル 教科書体 NP" w:eastAsia="UD デジタル 教科書体 NP" w:hAnsi="メイリオ"/>
          <w:sz w:val="20"/>
          <w:szCs w:val="20"/>
        </w:rPr>
      </w:pPr>
      <w:r>
        <w:rPr>
          <w:rFonts w:ascii="UD デジタル 教科書体 NP" w:eastAsia="UD デジタル 教科書体 NP" w:hAnsi="メイリオ"/>
          <w:sz w:val="20"/>
          <w:szCs w:val="20"/>
        </w:rPr>
        <w:br w:type="page"/>
      </w:r>
    </w:p>
    <w:p w14:paraId="23FB7C7C" w14:textId="77777777" w:rsidR="008073E0" w:rsidRDefault="008073E0" w:rsidP="008073E0">
      <w:pPr>
        <w:rPr>
          <w:rFonts w:ascii="UD デジタル 教科書体 NP" w:eastAsia="UD デジタル 教科書体 NP" w:hAnsi="メイリオ"/>
          <w:sz w:val="20"/>
          <w:szCs w:val="20"/>
        </w:rPr>
      </w:pPr>
    </w:p>
    <w:p w14:paraId="2D30D593" w14:textId="77777777" w:rsidR="008073E0" w:rsidRDefault="008073E0" w:rsidP="008073E0">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●準備</w:t>
      </w:r>
    </w:p>
    <w:p w14:paraId="457E2492" w14:textId="77777777" w:rsidR="008073E0" w:rsidRDefault="008073E0" w:rsidP="008073E0">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r w:rsidRPr="00B55C5A">
        <w:rPr>
          <w:rFonts w:ascii="UD デジタル 教科書体 NP" w:eastAsia="UD デジタル 教科書体 NP" w:hAnsi="メイリオ" w:hint="eastAsia"/>
          <w:sz w:val="20"/>
          <w:szCs w:val="20"/>
        </w:rPr>
        <w:t>（1）</w:t>
      </w:r>
      <w:r>
        <w:rPr>
          <w:rFonts w:ascii="UD デジタル 教科書体 NP" w:eastAsia="UD デジタル 教科書体 NP" w:hAnsi="メイリオ" w:hint="eastAsia"/>
          <w:sz w:val="20"/>
          <w:szCs w:val="20"/>
        </w:rPr>
        <w:t>行動目標、できることを確認する。（『みんなの日本語』を使用する場合は自分で考える）</w:t>
      </w:r>
    </w:p>
    <w:p w14:paraId="134DC969" w14:textId="77777777" w:rsidR="008073E0" w:rsidRDefault="008073E0" w:rsidP="008073E0">
      <w:pPr>
        <w:ind w:firstLineChars="500" w:firstLine="10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状況、場面を確認する。</w:t>
      </w:r>
    </w:p>
    <w:p w14:paraId="2A3488DA" w14:textId="77777777" w:rsidR="008073E0" w:rsidRPr="00B55C5A" w:rsidRDefault="008073E0" w:rsidP="008073E0">
      <w:pPr>
        <w:ind w:firstLineChars="200" w:firstLine="4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（２）文型の意味、機能、文法のルールを確認する。とくに動詞の</w:t>
      </w:r>
      <w:r w:rsidRPr="00B55C5A">
        <w:rPr>
          <w:rFonts w:ascii="UD デジタル 教科書体 NP" w:eastAsia="UD デジタル 教科書体 NP" w:hAnsi="メイリオ" w:hint="eastAsia"/>
          <w:sz w:val="20"/>
          <w:szCs w:val="20"/>
        </w:rPr>
        <w:t>テ形</w:t>
      </w:r>
      <w:r>
        <w:rPr>
          <w:rFonts w:ascii="UD デジタル 教科書体 NP" w:eastAsia="UD デジタル 教科書体 NP" w:hAnsi="メイリオ" w:hint="eastAsia"/>
          <w:sz w:val="20"/>
          <w:szCs w:val="20"/>
        </w:rPr>
        <w:t>の規則</w:t>
      </w:r>
      <w:r w:rsidRPr="00B55C5A">
        <w:rPr>
          <w:rFonts w:ascii="UD デジタル 教科書体 NP" w:eastAsia="UD デジタル 教科書体 NP" w:hAnsi="メイリオ" w:hint="eastAsia"/>
          <w:sz w:val="20"/>
          <w:szCs w:val="20"/>
        </w:rPr>
        <w:t>を確認する。</w:t>
      </w:r>
    </w:p>
    <w:p w14:paraId="3C72E684" w14:textId="77777777" w:rsidR="008073E0" w:rsidRDefault="008073E0" w:rsidP="008073E0">
      <w:pPr>
        <w:ind w:firstLineChars="200" w:firstLine="4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（３）</w:t>
      </w:r>
      <w:r w:rsidRPr="00B55C5A">
        <w:rPr>
          <w:rFonts w:ascii="UD デジタル 教科書体 NP" w:eastAsia="UD デジタル 教科書体 NP" w:hAnsi="メイリオ" w:hint="eastAsia"/>
          <w:sz w:val="20"/>
          <w:szCs w:val="20"/>
        </w:rPr>
        <w:t>授業をイメージし、教案を</w:t>
      </w:r>
      <w:r>
        <w:rPr>
          <w:rFonts w:ascii="UD デジタル 教科書体 NP" w:eastAsia="UD デジタル 教科書体 NP" w:hAnsi="メイリオ" w:hint="eastAsia"/>
          <w:sz w:val="20"/>
          <w:szCs w:val="20"/>
        </w:rPr>
        <w:t>作成する</w:t>
      </w:r>
      <w:r w:rsidRPr="00B55C5A">
        <w:rPr>
          <w:rFonts w:ascii="UD デジタル 教科書体 NP" w:eastAsia="UD デジタル 教科書体 NP" w:hAnsi="メイリオ" w:hint="eastAsia"/>
          <w:sz w:val="20"/>
          <w:szCs w:val="20"/>
        </w:rPr>
        <w:t>。</w:t>
      </w:r>
    </w:p>
    <w:p w14:paraId="1F022F32" w14:textId="77777777" w:rsidR="008073E0" w:rsidRPr="00B55C5A" w:rsidRDefault="008073E0" w:rsidP="008073E0">
      <w:pPr>
        <w:ind w:firstLineChars="200" w:firstLine="4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（４）</w:t>
      </w:r>
      <w:r w:rsidRPr="00B55C5A">
        <w:rPr>
          <w:rFonts w:ascii="UD デジタル 教科書体 NP" w:eastAsia="UD デジタル 教科書体 NP" w:hAnsi="メイリオ" w:hint="eastAsia"/>
          <w:sz w:val="20"/>
          <w:szCs w:val="20"/>
        </w:rPr>
        <w:t>導入や基本練習（機械的練習</w:t>
      </w:r>
      <w:r>
        <w:rPr>
          <w:rFonts w:ascii="UD デジタル 教科書体 NP" w:eastAsia="UD デジタル 教科書体 NP" w:hAnsi="メイリオ" w:hint="eastAsia"/>
          <w:sz w:val="20"/>
          <w:szCs w:val="20"/>
        </w:rPr>
        <w:t>・</w:t>
      </w:r>
      <w:r w:rsidRPr="00B55C5A">
        <w:rPr>
          <w:rFonts w:ascii="UD デジタル 教科書体 NP" w:eastAsia="UD デジタル 教科書体 NP" w:hAnsi="メイリオ" w:hint="eastAsia"/>
          <w:sz w:val="20"/>
          <w:szCs w:val="20"/>
        </w:rPr>
        <w:t>有意味の練習）に必要な教具を</w:t>
      </w:r>
      <w:r>
        <w:rPr>
          <w:rFonts w:ascii="UD デジタル 教科書体 NP" w:eastAsia="UD デジタル 教科書体 NP" w:hAnsi="メイリオ" w:hint="eastAsia"/>
          <w:sz w:val="20"/>
          <w:szCs w:val="20"/>
        </w:rPr>
        <w:t>準備する</w:t>
      </w:r>
      <w:r w:rsidRPr="00B55C5A">
        <w:rPr>
          <w:rFonts w:ascii="UD デジタル 教科書体 NP" w:eastAsia="UD デジタル 教科書体 NP" w:hAnsi="メイリオ" w:hint="eastAsia"/>
          <w:sz w:val="20"/>
          <w:szCs w:val="20"/>
        </w:rPr>
        <w:t>。</w:t>
      </w:r>
    </w:p>
    <w:p w14:paraId="31D95174" w14:textId="77777777" w:rsidR="008073E0" w:rsidRDefault="008073E0" w:rsidP="008073E0">
      <w:pPr>
        <w:ind w:firstLineChars="200" w:firstLine="4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（５）授業のリハーサルをし、適宜教案、教具を修正する。</w:t>
      </w:r>
    </w:p>
    <w:p w14:paraId="7916A322" w14:textId="77777777" w:rsidR="008073E0" w:rsidRPr="00C8532A" w:rsidRDefault="008073E0" w:rsidP="008073E0">
      <w:pPr>
        <w:rPr>
          <w:rFonts w:ascii="UD デジタル 教科書体 NP" w:eastAsia="UD デジタル 教科書体 NP" w:hAnsi="メイリオ"/>
          <w:sz w:val="20"/>
          <w:szCs w:val="20"/>
        </w:rPr>
      </w:pPr>
    </w:p>
    <w:p w14:paraId="747D40F1" w14:textId="77777777" w:rsidR="008073E0" w:rsidRDefault="008073E0" w:rsidP="008073E0">
      <w:pPr>
        <w:jc w:val="left"/>
        <w:rPr>
          <w:rFonts w:ascii="UD デジタル 教科書体 NP" w:eastAsia="UD デジタル 教科書体 NP" w:hAnsi="メイリオ"/>
          <w:sz w:val="20"/>
          <w:szCs w:val="20"/>
        </w:rPr>
      </w:pPr>
    </w:p>
    <w:p w14:paraId="0DEAB697" w14:textId="77777777" w:rsidR="00AA19D7" w:rsidRDefault="00AA19D7" w:rsidP="00AA19D7">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●模擬授業の進め方</w:t>
      </w:r>
    </w:p>
    <w:p w14:paraId="006B7B7A" w14:textId="107478BD" w:rsidR="00AA19D7" w:rsidRDefault="00AA19D7" w:rsidP="00AA19D7">
      <w:pPr>
        <w:ind w:left="400" w:hangingChars="200" w:hanging="400"/>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r w:rsidR="006074E3">
        <w:rPr>
          <w:rFonts w:ascii="UD デジタル 教科書体 NP" w:eastAsia="UD デジタル 教科書体 NP" w:hAnsi="メイリオ" w:hint="eastAsia"/>
          <w:sz w:val="20"/>
          <w:szCs w:val="20"/>
        </w:rPr>
        <w:t>３</w:t>
      </w:r>
      <w:r>
        <w:rPr>
          <w:rFonts w:ascii="UD デジタル 教科書体 NP" w:eastAsia="UD デジタル 教科書体 NP" w:hAnsi="メイリオ" w:hint="eastAsia"/>
          <w:sz w:val="20"/>
          <w:szCs w:val="20"/>
        </w:rPr>
        <w:t>～</w:t>
      </w:r>
      <w:r w:rsidR="006074E3">
        <w:rPr>
          <w:rFonts w:ascii="UD デジタル 教科書体 NP" w:eastAsia="UD デジタル 教科書体 NP" w:hAnsi="メイリオ" w:hint="eastAsia"/>
          <w:sz w:val="20"/>
          <w:szCs w:val="20"/>
        </w:rPr>
        <w:t>４</w:t>
      </w:r>
      <w:r>
        <w:rPr>
          <w:rFonts w:ascii="UD デジタル 教科書体 NP" w:eastAsia="UD デジタル 教科書体 NP" w:hAnsi="メイリオ" w:hint="eastAsia"/>
          <w:sz w:val="20"/>
          <w:szCs w:val="20"/>
        </w:rPr>
        <w:t>名で1つのグループになり、Zoomのブレイクアウトセッションで授業を行う。グループわけは当日に講師が行う。</w:t>
      </w:r>
    </w:p>
    <w:p w14:paraId="366CA8C6" w14:textId="77777777" w:rsidR="00AA19D7" w:rsidRDefault="00AA19D7" w:rsidP="00AA19D7">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・一人が教師役、その他が学習者役をする。学習者役になるときは名前の表示を　国・学習者名にする。</w:t>
      </w:r>
    </w:p>
    <w:p w14:paraId="39BBFCA8" w14:textId="219C8D70" w:rsidR="008073E0" w:rsidRPr="00AA19D7" w:rsidRDefault="008073E0" w:rsidP="008073E0">
      <w:pPr>
        <w:jc w:val="left"/>
        <w:rPr>
          <w:rFonts w:ascii="UD デジタル 教科書体 NP" w:eastAsia="UD デジタル 教科書体 NP" w:hAnsi="メイリオ"/>
          <w:sz w:val="20"/>
          <w:szCs w:val="20"/>
        </w:rPr>
      </w:pPr>
    </w:p>
    <w:p w14:paraId="7BD87A24" w14:textId="77777777" w:rsidR="008073E0" w:rsidRDefault="008073E0" w:rsidP="008073E0">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p>
    <w:p w14:paraId="3AD2B15D" w14:textId="77777777" w:rsidR="008073E0" w:rsidRDefault="008073E0" w:rsidP="008073E0">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●アドバイス</w:t>
      </w:r>
    </w:p>
    <w:p w14:paraId="3FEB010C" w14:textId="77777777" w:rsidR="008073E0" w:rsidRDefault="008073E0" w:rsidP="008073E0">
      <w:pPr>
        <w:jc w:val="left"/>
        <w:rPr>
          <w:rFonts w:ascii="UD デジタル 教科書体 NP" w:eastAsia="UD デジタル 教科書体 NP" w:hAnsi="メイリオ"/>
          <w:sz w:val="20"/>
          <w:szCs w:val="20"/>
        </w:rPr>
      </w:pPr>
      <w:r>
        <w:rPr>
          <w:rFonts w:ascii="UD デジタル 教科書体 NP" w:eastAsia="UD デジタル 教科書体 NP" w:hAnsi="メイリオ"/>
          <w:sz w:val="20"/>
          <w:szCs w:val="20"/>
        </w:rPr>
        <w:t xml:space="preserve">　</w:t>
      </w:r>
      <w:r>
        <w:rPr>
          <w:rFonts w:ascii="UD デジタル 教科書体 NP" w:eastAsia="UD デジタル 教科書体 NP" w:hAnsi="メイリオ" w:hint="eastAsia"/>
          <w:sz w:val="20"/>
          <w:szCs w:val="20"/>
        </w:rPr>
        <w:t xml:space="preserve">　</w:t>
      </w:r>
      <w:r>
        <w:rPr>
          <w:rFonts w:ascii="UD デジタル 教科書体 NP" w:eastAsia="UD デジタル 教科書体 NP" w:hAnsi="メイリオ"/>
          <w:sz w:val="20"/>
          <w:szCs w:val="20"/>
        </w:rPr>
        <w:t>教師</w:t>
      </w:r>
    </w:p>
    <w:p w14:paraId="3593EF0B" w14:textId="77777777" w:rsidR="008073E0" w:rsidRDefault="008073E0" w:rsidP="008073E0">
      <w:pPr>
        <w:ind w:firstLineChars="100" w:firstLine="200"/>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・細かいことより、授業において大切なことをしっかり押さえることが重要です。</w:t>
      </w:r>
    </w:p>
    <w:p w14:paraId="07464FFE" w14:textId="77777777" w:rsidR="008073E0" w:rsidRDefault="008073E0" w:rsidP="008073E0">
      <w:pPr>
        <w:ind w:firstLineChars="100" w:firstLine="200"/>
        <w:jc w:val="left"/>
        <w:rPr>
          <w:rFonts w:ascii="UD デジタル 教科書体 NP" w:eastAsia="UD デジタル 教科書体 NP" w:hAnsi="メイリオ"/>
          <w:sz w:val="20"/>
          <w:szCs w:val="20"/>
        </w:rPr>
      </w:pPr>
      <w:r>
        <w:rPr>
          <w:rFonts w:ascii="UD デジタル 教科書体 NP" w:eastAsia="UD デジタル 教科書体 NP" w:hAnsi="メイリオ"/>
          <w:sz w:val="20"/>
          <w:szCs w:val="20"/>
        </w:rPr>
        <w:t xml:space="preserve">　　</w:t>
      </w:r>
      <w:r>
        <w:rPr>
          <w:rFonts w:ascii="UD デジタル 教科書体 NP" w:eastAsia="UD デジタル 教科書体 NP" w:hAnsi="メイリオ" w:hint="eastAsia"/>
          <w:sz w:val="20"/>
          <w:szCs w:val="20"/>
        </w:rPr>
        <w:t>・</w:t>
      </w:r>
      <w:r>
        <w:rPr>
          <w:rFonts w:ascii="UD デジタル 教科書体 NP" w:eastAsia="UD デジタル 教科書体 NP" w:hAnsi="メイリオ"/>
          <w:sz w:val="20"/>
          <w:szCs w:val="20"/>
        </w:rPr>
        <w:t>Zoomの画面共有の</w:t>
      </w:r>
      <w:r>
        <w:rPr>
          <w:rFonts w:ascii="UD デジタル 教科書体 NP" w:eastAsia="UD デジタル 教科書体 NP" w:hAnsi="メイリオ" w:hint="eastAsia"/>
          <w:sz w:val="20"/>
          <w:szCs w:val="20"/>
        </w:rPr>
        <w:t>しかた</w:t>
      </w:r>
      <w:r>
        <w:rPr>
          <w:rFonts w:ascii="UD デジタル 教科書体 NP" w:eastAsia="UD デジタル 教科書体 NP" w:hAnsi="メイリオ"/>
          <w:sz w:val="20"/>
          <w:szCs w:val="20"/>
        </w:rPr>
        <w:t>を工夫しましょう。</w:t>
      </w:r>
      <w:r>
        <w:rPr>
          <w:rFonts w:ascii="UD デジタル 教科書体 NP" w:eastAsia="UD デジタル 教科書体 NP" w:hAnsi="メイリオ" w:hint="eastAsia"/>
          <w:sz w:val="20"/>
          <w:szCs w:val="20"/>
        </w:rPr>
        <w:t xml:space="preserve">　</w:t>
      </w:r>
    </w:p>
    <w:p w14:paraId="2F777254" w14:textId="77777777" w:rsidR="008073E0" w:rsidRDefault="008073E0" w:rsidP="008073E0">
      <w:pPr>
        <w:ind w:firstLineChars="400" w:firstLine="800"/>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話すときは不要な物</w:t>
      </w:r>
      <w:r>
        <w:rPr>
          <w:rFonts w:ascii="UD デジタル 教科書体 NP" w:eastAsia="UD デジタル 教科書体 NP" w:hAnsi="メイリオ"/>
          <w:sz w:val="20"/>
          <w:szCs w:val="20"/>
        </w:rPr>
        <w:t>を見せ続けるより互いの顔を見る方が大切です。</w:t>
      </w:r>
    </w:p>
    <w:p w14:paraId="1469DD0E" w14:textId="77777777" w:rsidR="008073E0" w:rsidRDefault="008073E0" w:rsidP="008073E0">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・プロの教師のつもりで臨みましょう。</w:t>
      </w:r>
    </w:p>
    <w:p w14:paraId="3C522213" w14:textId="77777777" w:rsidR="008073E0" w:rsidRDefault="008073E0" w:rsidP="008073E0">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・時間を守りましょう。やることがなくなったから早く終わることや、終わらないから時間を延長す</w:t>
      </w:r>
    </w:p>
    <w:p w14:paraId="35F21163" w14:textId="77777777" w:rsidR="008073E0" w:rsidRPr="00C8532A" w:rsidRDefault="008073E0" w:rsidP="008073E0">
      <w:pPr>
        <w:ind w:firstLineChars="400" w:firstLine="800"/>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るということはできません。</w:t>
      </w:r>
    </w:p>
    <w:p w14:paraId="2291DEAE" w14:textId="77777777" w:rsidR="008073E0" w:rsidRDefault="008073E0" w:rsidP="008073E0">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・学習者のレベルにあったティーチャートークを心がけましょう。</w:t>
      </w:r>
    </w:p>
    <w:p w14:paraId="51187946" w14:textId="77777777" w:rsidR="008073E0" w:rsidRDefault="008073E0" w:rsidP="008073E0">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学習者</w:t>
      </w:r>
    </w:p>
    <w:p w14:paraId="32F157E2" w14:textId="77777777" w:rsidR="008073E0" w:rsidRDefault="008073E0" w:rsidP="008073E0">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・積極的に発話しましょう。</w:t>
      </w:r>
    </w:p>
    <w:p w14:paraId="6FC550B1" w14:textId="77777777" w:rsidR="008073E0" w:rsidRDefault="008073E0" w:rsidP="008073E0">
      <w:pPr>
        <w:ind w:firstLineChars="300" w:firstLine="600"/>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・レベルを確認し、未習のことをすらすら話してしまわないように気をつけましょう。　</w:t>
      </w:r>
    </w:p>
    <w:p w14:paraId="7FB57D19" w14:textId="77777777" w:rsidR="008073E0" w:rsidRDefault="008073E0" w:rsidP="008073E0">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p>
    <w:p w14:paraId="708D3060" w14:textId="40279636" w:rsidR="008073E0" w:rsidRDefault="00C77430" w:rsidP="00C77430">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w:t>
      </w:r>
      <w:r w:rsidR="008073E0">
        <w:rPr>
          <w:rFonts w:ascii="UD デジタル 教科書体 NP" w:eastAsia="UD デジタル 教科書体 NP" w:hAnsi="メイリオ" w:hint="eastAsia"/>
          <w:sz w:val="20"/>
          <w:szCs w:val="20"/>
        </w:rPr>
        <w:t>以下をダウンロードして利用することができます。</w:t>
      </w:r>
    </w:p>
    <w:p w14:paraId="4CD8C1E3" w14:textId="77777777" w:rsidR="00B40962" w:rsidRPr="00B40962" w:rsidRDefault="00B40962" w:rsidP="00B40962">
      <w:pPr>
        <w:jc w:val="left"/>
        <w:rPr>
          <w:rFonts w:ascii="UD デジタル 教科書体 NP" w:eastAsia="UD デジタル 教科書体 NP" w:hAnsi="メイリオ"/>
          <w:color w:val="FF0000"/>
          <w:sz w:val="20"/>
          <w:szCs w:val="20"/>
        </w:rPr>
      </w:pPr>
      <w:r w:rsidRPr="00B40962">
        <w:rPr>
          <w:rFonts w:ascii="UD デジタル 教科書体 NP" w:eastAsia="UD デジタル 教科書体 NP" w:hAnsi="メイリオ" w:hint="eastAsia"/>
          <w:color w:val="FF0000"/>
          <w:sz w:val="20"/>
          <w:szCs w:val="20"/>
        </w:rPr>
        <w:t>※ヒューマンアカデミーが出版社様から養成講座内での使用許諾を取得しているものです。ヒューマンアカデミーの日本語教師養成講座以外での利用はできません。</w:t>
      </w:r>
    </w:p>
    <w:p w14:paraId="7385BC4C" w14:textId="77777777" w:rsidR="008073E0" w:rsidRPr="00B40962" w:rsidRDefault="008073E0" w:rsidP="008073E0">
      <w:pPr>
        <w:jc w:val="left"/>
        <w:rPr>
          <w:rFonts w:ascii="UD デジタル 教科書体 NP" w:eastAsia="UD デジタル 教科書体 NP" w:hAnsi="メイリオ"/>
          <w:sz w:val="20"/>
          <w:szCs w:val="20"/>
        </w:rPr>
      </w:pPr>
    </w:p>
    <w:p w14:paraId="6C959F53" w14:textId="77777777" w:rsidR="008073E0" w:rsidRDefault="008073E0" w:rsidP="008073E0">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r w:rsidRPr="00A9515B">
        <w:rPr>
          <w:rFonts w:ascii="UD デジタル 教科書体 NP" w:eastAsia="UD デジタル 教科書体 NP" w:hAnsi="メイリオ" w:hint="eastAsia"/>
          <w:sz w:val="20"/>
          <w:szCs w:val="20"/>
        </w:rPr>
        <w:t>『つなぐ日本語</w:t>
      </w:r>
      <w:r>
        <w:rPr>
          <w:rFonts w:ascii="UD デジタル 教科書体 NP" w:eastAsia="UD デジタル 教科書体 NP" w:hAnsi="メイリオ" w:hint="eastAsia"/>
          <w:sz w:val="20"/>
          <w:szCs w:val="20"/>
        </w:rPr>
        <w:t>初級Ⅰ</w:t>
      </w:r>
      <w:r w:rsidRPr="00A9515B">
        <w:rPr>
          <w:rFonts w:ascii="UD デジタル 教科書体 NP" w:eastAsia="UD デジタル 教科書体 NP" w:hAnsi="メイリオ" w:hint="eastAsia"/>
          <w:sz w:val="20"/>
          <w:szCs w:val="20"/>
        </w:rPr>
        <w:t>』　音声、イラスト</w:t>
      </w:r>
    </w:p>
    <w:p w14:paraId="430E2CC3" w14:textId="77777777" w:rsidR="008073E0" w:rsidRPr="00A9515B" w:rsidRDefault="008073E0" w:rsidP="008073E0">
      <w:pPr>
        <w:ind w:firstLineChars="1800" w:firstLine="3600"/>
        <w:jc w:val="left"/>
        <w:rPr>
          <w:rFonts w:ascii="UD デジタル 教科書体 NP" w:eastAsia="UD デジタル 教科書体 NP" w:hAnsi="メイリオ"/>
          <w:sz w:val="20"/>
          <w:szCs w:val="20"/>
        </w:rPr>
      </w:pPr>
      <w:r w:rsidRPr="00A9515B">
        <w:rPr>
          <w:rFonts w:ascii="UD デジタル 教科書体 NP" w:eastAsia="UD デジタル 教科書体 NP" w:hAnsi="メイリオ" w:hint="eastAsia"/>
          <w:sz w:val="20"/>
          <w:szCs w:val="20"/>
        </w:rPr>
        <w:t xml:space="preserve">　　　</w:t>
      </w:r>
      <w:hyperlink r:id="rId10" w:history="1">
        <w:r w:rsidRPr="00A9515B">
          <w:rPr>
            <w:rStyle w:val="a9"/>
            <w:rFonts w:ascii="UD デジタル 教科書体 NP" w:eastAsia="UD デジタル 教科書体 NP" w:hAnsi="メイリオ"/>
            <w:sz w:val="20"/>
            <w:szCs w:val="20"/>
          </w:rPr>
          <w:t>https://ask-books.com/jp/978-4-86639-066-6/</w:t>
        </w:r>
      </w:hyperlink>
    </w:p>
    <w:p w14:paraId="11D80730" w14:textId="77777777" w:rsidR="008073E0" w:rsidRPr="00A9515B" w:rsidRDefault="008073E0" w:rsidP="008073E0">
      <w:pPr>
        <w:jc w:val="left"/>
        <w:rPr>
          <w:rFonts w:ascii="UD デジタル 教科書体 NP" w:eastAsia="UD デジタル 教科書体 NP" w:hAnsi="メイリオ"/>
          <w:sz w:val="20"/>
          <w:szCs w:val="20"/>
        </w:rPr>
      </w:pPr>
    </w:p>
    <w:p w14:paraId="1B0E705D" w14:textId="77777777" w:rsidR="00B40962" w:rsidRDefault="008073E0" w:rsidP="00AA19D7">
      <w:pPr>
        <w:ind w:firstLineChars="500" w:firstLine="1000"/>
        <w:jc w:val="left"/>
        <w:rPr>
          <w:rFonts w:ascii="UD デジタル 教科書体 NP" w:eastAsia="UD デジタル 教科書体 NP" w:hAnsi="メイリオ"/>
          <w:sz w:val="20"/>
          <w:szCs w:val="20"/>
        </w:rPr>
      </w:pPr>
      <w:r w:rsidRPr="00A9515B">
        <w:rPr>
          <w:rFonts w:ascii="UD デジタル 教科書体 NP" w:eastAsia="UD デジタル 教科書体 NP" w:hAnsi="メイリオ" w:hint="eastAsia"/>
          <w:sz w:val="20"/>
          <w:szCs w:val="20"/>
        </w:rPr>
        <w:t>『できる日本語</w:t>
      </w:r>
      <w:r w:rsidR="00AA19D7">
        <w:rPr>
          <w:rFonts w:ascii="UD デジタル 教科書体 NP" w:eastAsia="UD デジタル 教科書体 NP" w:hAnsi="メイリオ" w:hint="eastAsia"/>
          <w:sz w:val="20"/>
          <w:szCs w:val="20"/>
        </w:rPr>
        <w:t>初級・初中級　第2版』</w:t>
      </w:r>
    </w:p>
    <w:p w14:paraId="219F2C6D" w14:textId="59B07CAC" w:rsidR="008073E0" w:rsidRDefault="00AA19D7" w:rsidP="00AA19D7">
      <w:pPr>
        <w:ind w:firstLineChars="600" w:firstLine="1200"/>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r w:rsidR="008073E0" w:rsidRPr="00A9515B">
        <w:rPr>
          <w:rFonts w:ascii="UD デジタル 教科書体 NP" w:eastAsia="UD デジタル 教科書体 NP" w:hAnsi="メイリオ" w:hint="eastAsia"/>
          <w:sz w:val="20"/>
          <w:szCs w:val="20"/>
        </w:rPr>
        <w:t>音声＆スクリプト</w:t>
      </w:r>
      <w:r w:rsidR="008073E0">
        <w:rPr>
          <w:rFonts w:ascii="UD デジタル 教科書体 NP" w:eastAsia="UD デジタル 教科書体 NP" w:hAnsi="メイリオ" w:hint="eastAsia"/>
          <w:sz w:val="20"/>
          <w:szCs w:val="20"/>
        </w:rPr>
        <w:t xml:space="preserve">　　</w:t>
      </w:r>
      <w:r w:rsidR="008073E0" w:rsidRPr="00A9515B">
        <w:rPr>
          <w:rFonts w:ascii="UD デジタル 教科書体 NP" w:eastAsia="UD デジタル 教科書体 NP" w:hAnsi="メイリオ" w:hint="eastAsia"/>
          <w:sz w:val="20"/>
          <w:szCs w:val="20"/>
        </w:rPr>
        <w:t xml:space="preserve">　　　　　</w:t>
      </w:r>
      <w:hyperlink r:id="rId11" w:history="1">
        <w:r w:rsidR="008073E0" w:rsidRPr="00A9515B">
          <w:rPr>
            <w:rStyle w:val="a9"/>
            <w:rFonts w:ascii="UD デジタル 教科書体 NP" w:eastAsia="UD デジタル 教科書体 NP" w:hAnsi="メイリオ" w:hint="eastAsia"/>
            <w:sz w:val="20"/>
            <w:szCs w:val="20"/>
          </w:rPr>
          <w:t>https://portal-dlc.alc.co.jp/</w:t>
        </w:r>
      </w:hyperlink>
      <w:r w:rsidR="008073E0" w:rsidRPr="00A9515B">
        <w:rPr>
          <w:rFonts w:ascii="UD デジタル 教科書体 NP" w:eastAsia="UD デジタル 教科書体 NP" w:hAnsi="メイリオ" w:hint="eastAsia"/>
          <w:sz w:val="20"/>
          <w:szCs w:val="20"/>
        </w:rPr>
        <w:t xml:space="preserve">　</w:t>
      </w:r>
    </w:p>
    <w:p w14:paraId="5A8DC066" w14:textId="10E60A07" w:rsidR="0028216B" w:rsidRPr="00A9515B" w:rsidRDefault="0028216B" w:rsidP="003606F2">
      <w:pPr>
        <w:ind w:firstLineChars="700" w:firstLine="1400"/>
        <w:jc w:val="left"/>
        <w:rPr>
          <w:rFonts w:ascii="UD デジタル 教科書体 NP" w:eastAsia="UD デジタル 教科書体 NP" w:hAnsi="メイリオ"/>
          <w:sz w:val="20"/>
          <w:szCs w:val="20"/>
        </w:rPr>
      </w:pPr>
      <w:r w:rsidRPr="00B40962">
        <w:rPr>
          <w:rFonts w:ascii="UD デジタル 教科書体 NP" w:eastAsia="UD デジタル 教科書体 NP" w:hAnsi="メイリオ" w:hint="eastAsia"/>
          <w:sz w:val="20"/>
          <w:szCs w:val="20"/>
        </w:rPr>
        <w:t>イラスト</w:t>
      </w:r>
      <w:r w:rsidR="00B40962" w:rsidRPr="00B40962">
        <w:rPr>
          <w:rFonts w:ascii="UD デジタル 教科書体 NP" w:eastAsia="UD デジタル 教科書体 NP" w:hAnsi="メイリオ" w:hint="eastAsia"/>
          <w:sz w:val="20"/>
          <w:szCs w:val="20"/>
        </w:rPr>
        <w:t xml:space="preserve">　　　　　　　　　　　</w:t>
      </w:r>
      <w:hyperlink r:id="rId12" w:history="1">
        <w:r w:rsidR="00B40962" w:rsidRPr="00B40962">
          <w:rPr>
            <w:rStyle w:val="a9"/>
            <w:rFonts w:ascii="Arial" w:hAnsi="Arial" w:cs="Arial"/>
            <w:shd w:val="clear" w:color="auto" w:fill="FFFFFF"/>
          </w:rPr>
          <w:t>https://link.directcloud.jp/FalJANbc53</w:t>
        </w:r>
      </w:hyperlink>
    </w:p>
    <w:p w14:paraId="058C2BDB" w14:textId="175C5F32" w:rsidR="008073E0" w:rsidRDefault="008073E0" w:rsidP="00357861">
      <w:pPr>
        <w:pStyle w:val="Web"/>
        <w:shd w:val="clear" w:color="auto" w:fill="FFFFFF"/>
        <w:spacing w:after="480" w:line="480" w:lineRule="auto"/>
        <w:rPr>
          <w:rFonts w:ascii="UD デジタル 教科書体 NP" w:eastAsia="UD デジタル 教科書体 NP" w:hAnsi="メイリオ"/>
          <w:sz w:val="20"/>
          <w:szCs w:val="20"/>
        </w:rPr>
      </w:pPr>
      <w:r w:rsidRPr="00A9515B">
        <w:rPr>
          <w:rFonts w:ascii="UD デジタル 教科書体 NP" w:eastAsia="UD デジタル 教科書体 NP" w:hAnsi="メイリオ" w:hint="eastAsia"/>
          <w:sz w:val="20"/>
          <w:szCs w:val="20"/>
        </w:rPr>
        <w:t xml:space="preserve">　　　　</w:t>
      </w:r>
      <w:r>
        <w:rPr>
          <w:rFonts w:ascii="UD デジタル 教科書体 NP" w:eastAsia="UD デジタル 教科書体 NP" w:hAnsi="メイリオ" w:hint="eastAsia"/>
          <w:sz w:val="20"/>
          <w:szCs w:val="20"/>
        </w:rPr>
        <w:t xml:space="preserve">　『みんなの日本語　初級Ⅰ』本冊　音声　　</w:t>
      </w:r>
      <w:hyperlink r:id="rId13" w:history="1">
        <w:r w:rsidRPr="008073E0">
          <w:rPr>
            <w:rStyle w:val="a9"/>
            <w:rFonts w:ascii="UD デジタル 教科書体 NP" w:eastAsia="UD デジタル 教科書体 NP" w:hAnsi="メイリオ"/>
            <w:sz w:val="20"/>
            <w:szCs w:val="20"/>
          </w:rPr>
          <w:t>https://www.3anet.co.jp/np/resrcs/230020/</w:t>
        </w:r>
      </w:hyperlink>
    </w:p>
    <w:p w14:paraId="6207151A" w14:textId="34D7B34B" w:rsidR="001919E4" w:rsidRPr="00927C47" w:rsidRDefault="001919E4" w:rsidP="001919E4">
      <w:pPr>
        <w:rPr>
          <w:rFonts w:ascii="UD デジタル 教科書体 NP" w:eastAsia="UD デジタル 教科書体 NP" w:hAnsi="メイリオ"/>
          <w:b/>
          <w:sz w:val="32"/>
          <w:szCs w:val="32"/>
        </w:rPr>
      </w:pPr>
      <w:r w:rsidRPr="00927C47">
        <w:rPr>
          <w:rFonts w:ascii="UD デジタル 教科書体 NP" w:eastAsia="UD デジタル 教科書体 NP" w:hAnsi="メイリオ" w:hint="eastAsia"/>
          <w:b/>
          <w:sz w:val="32"/>
          <w:szCs w:val="32"/>
          <w:bdr w:val="single" w:sz="4" w:space="0" w:color="auto"/>
        </w:rPr>
        <w:lastRenderedPageBreak/>
        <w:t>課題</w:t>
      </w:r>
      <w:r>
        <w:rPr>
          <w:rFonts w:ascii="UD デジタル 教科書体 NP" w:eastAsia="UD デジタル 教科書体 NP" w:hAnsi="メイリオ" w:hint="eastAsia"/>
          <w:b/>
          <w:sz w:val="32"/>
          <w:szCs w:val="32"/>
          <w:bdr w:val="single" w:sz="4" w:space="0" w:color="auto"/>
        </w:rPr>
        <w:t>3</w:t>
      </w:r>
      <w:r w:rsidRPr="00927C47">
        <w:rPr>
          <w:rFonts w:ascii="UD デジタル 教科書体 NP" w:eastAsia="UD デジタル 教科書体 NP" w:hAnsi="メイリオ" w:hint="eastAsia"/>
          <w:b/>
          <w:sz w:val="32"/>
          <w:szCs w:val="32"/>
        </w:rPr>
        <w:t>：</w:t>
      </w:r>
      <w:r>
        <w:rPr>
          <w:rFonts w:ascii="UD デジタル 教科書体 NP" w:eastAsia="UD デジタル 教科書体 NP" w:hAnsi="メイリオ" w:hint="eastAsia"/>
          <w:b/>
          <w:sz w:val="32"/>
          <w:szCs w:val="32"/>
        </w:rPr>
        <w:t>教案作成</w:t>
      </w:r>
      <w:r w:rsidRPr="00927C47">
        <w:rPr>
          <w:rFonts w:ascii="UD デジタル 教科書体 NP" w:eastAsia="UD デジタル 教科書体 NP" w:hAnsi="メイリオ" w:hint="eastAsia"/>
          <w:b/>
          <w:sz w:val="32"/>
          <w:szCs w:val="32"/>
        </w:rPr>
        <w:t>（</w:t>
      </w:r>
      <w:r w:rsidR="006074E3">
        <w:rPr>
          <w:rFonts w:ascii="UD デジタル 教科書体 NP" w:eastAsia="UD デジタル 教科書体 NP" w:hAnsi="メイリオ" w:hint="eastAsia"/>
          <w:b/>
          <w:sz w:val="32"/>
          <w:szCs w:val="32"/>
        </w:rPr>
        <w:t>30</w:t>
      </w:r>
      <w:r w:rsidRPr="00927C47">
        <w:rPr>
          <w:rFonts w:ascii="UD デジタル 教科書体 NP" w:eastAsia="UD デジタル 教科書体 NP" w:hAnsi="メイリオ" w:hint="eastAsia"/>
          <w:b/>
          <w:sz w:val="32"/>
          <w:szCs w:val="32"/>
        </w:rPr>
        <w:t>分</w:t>
      </w:r>
      <w:r w:rsidR="00AA19D7">
        <w:rPr>
          <w:rFonts w:ascii="UD デジタル 教科書体 NP" w:eastAsia="UD デジタル 教科書体 NP" w:hAnsi="メイリオ" w:hint="eastAsia"/>
          <w:b/>
          <w:sz w:val="32"/>
          <w:szCs w:val="32"/>
        </w:rPr>
        <w:t>の授業</w:t>
      </w:r>
      <w:r w:rsidRPr="00927C47">
        <w:rPr>
          <w:rFonts w:ascii="UD デジタル 教科書体 NP" w:eastAsia="UD デジタル 教科書体 NP" w:hAnsi="メイリオ" w:hint="eastAsia"/>
          <w:b/>
          <w:sz w:val="32"/>
          <w:szCs w:val="32"/>
        </w:rPr>
        <w:t>）</w:t>
      </w:r>
    </w:p>
    <w:p w14:paraId="3199D910" w14:textId="2846B819" w:rsidR="004536AE" w:rsidRPr="004536AE" w:rsidRDefault="001919E4" w:rsidP="004536AE">
      <w:pPr>
        <w:rPr>
          <w:rFonts w:ascii="UD デジタル 教科書体 NP" w:eastAsia="UD デジタル 教科書体 NP"/>
        </w:rPr>
      </w:pPr>
      <w:r w:rsidRPr="00B55C5A">
        <w:rPr>
          <w:rFonts w:ascii="UD デジタル 教科書体 NP" w:eastAsia="UD デジタル 教科書体 NP" w:hAnsi="メイリオ" w:hint="eastAsia"/>
          <w:sz w:val="20"/>
          <w:szCs w:val="20"/>
        </w:rPr>
        <w:t xml:space="preserve">　</w:t>
      </w:r>
      <w:r w:rsidRPr="004536AE">
        <w:rPr>
          <w:rFonts w:ascii="UD デジタル 教科書体 NP" w:eastAsia="UD デジタル 教科書体 NP" w:hAnsi="メイリオ" w:hint="eastAsia"/>
          <w:sz w:val="20"/>
          <w:szCs w:val="20"/>
        </w:rPr>
        <w:t xml:space="preserve">　</w:t>
      </w:r>
      <w:r w:rsidR="004536AE" w:rsidRPr="004536AE">
        <w:rPr>
          <w:rFonts w:ascii="UD デジタル 教科書体 NP" w:eastAsia="UD デジタル 教科書体 NP" w:hint="eastAsia"/>
        </w:rPr>
        <w:t>文型を一つ選び、導入～練習(基本練習・応用練習)の授業の教案を作成する。</w:t>
      </w:r>
    </w:p>
    <w:p w14:paraId="53C7B136" w14:textId="7628FF72" w:rsidR="001919E4" w:rsidRPr="004536AE" w:rsidRDefault="001919E4" w:rsidP="001919E4">
      <w:pPr>
        <w:rPr>
          <w:rFonts w:ascii="UD デジタル 教科書体 NP" w:eastAsia="UD デジタル 教科書体 NP" w:hAnsi="メイリオ"/>
          <w:sz w:val="20"/>
          <w:szCs w:val="20"/>
        </w:rPr>
      </w:pPr>
    </w:p>
    <w:p w14:paraId="28B78AA4" w14:textId="5F3E80B1" w:rsidR="001919E4" w:rsidRDefault="001919E4" w:rsidP="004536AE">
      <w:pPr>
        <w:jc w:val="left"/>
        <w:rPr>
          <w:b/>
        </w:rPr>
      </w:pPr>
      <w:r>
        <w:rPr>
          <w:rFonts w:ascii="UD デジタル 教科書体 NP" w:eastAsia="UD デジタル 教科書体 NP" w:hAnsi="メイリオ" w:hint="eastAsia"/>
          <w:sz w:val="20"/>
          <w:szCs w:val="20"/>
        </w:rPr>
        <w:t>●</w:t>
      </w:r>
      <w:r w:rsidR="004536AE" w:rsidRPr="00A9515B">
        <w:rPr>
          <w:rFonts w:ascii="UD デジタル 教科書体 NP" w:eastAsia="UD デジタル 教科書体 NP" w:hAnsi="メイリオ" w:hint="eastAsia"/>
          <w:sz w:val="20"/>
          <w:szCs w:val="20"/>
        </w:rPr>
        <w:t>『つなぐ日本語</w:t>
      </w:r>
      <w:r w:rsidR="004536AE">
        <w:rPr>
          <w:rFonts w:ascii="UD デジタル 教科書体 NP" w:eastAsia="UD デジタル 教科書体 NP" w:hAnsi="メイリオ" w:hint="eastAsia"/>
          <w:sz w:val="20"/>
          <w:szCs w:val="20"/>
        </w:rPr>
        <w:t>初級Ⅰ</w:t>
      </w:r>
      <w:r w:rsidR="004536AE" w:rsidRPr="00A9515B">
        <w:rPr>
          <w:rFonts w:ascii="UD デジタル 教科書体 NP" w:eastAsia="UD デジタル 教科書体 NP" w:hAnsi="メイリオ" w:hint="eastAsia"/>
          <w:sz w:val="20"/>
          <w:szCs w:val="20"/>
        </w:rPr>
        <w:t>』『できる日本語</w:t>
      </w:r>
      <w:r w:rsidR="004536AE">
        <w:rPr>
          <w:rFonts w:ascii="UD デジタル 教科書体 NP" w:eastAsia="UD デジタル 教科書体 NP" w:hAnsi="メイリオ" w:hint="eastAsia"/>
          <w:sz w:val="20"/>
          <w:szCs w:val="20"/>
        </w:rPr>
        <w:t xml:space="preserve">初級・初中級　</w:t>
      </w:r>
      <w:r w:rsidR="004536AE" w:rsidRPr="00A9515B">
        <w:rPr>
          <w:rFonts w:ascii="UD デジタル 教科書体 NP" w:eastAsia="UD デジタル 教科書体 NP" w:hAnsi="メイリオ" w:hint="eastAsia"/>
          <w:sz w:val="20"/>
          <w:szCs w:val="20"/>
        </w:rPr>
        <w:t>第２版</w:t>
      </w:r>
      <w:r w:rsidR="004536AE">
        <w:rPr>
          <w:rFonts w:ascii="UD デジタル 教科書体 NP" w:eastAsia="UD デジタル 教科書体 NP" w:hAnsi="メイリオ" w:hint="eastAsia"/>
          <w:sz w:val="20"/>
          <w:szCs w:val="20"/>
        </w:rPr>
        <w:t>（ダイジェスト版）』『みんなの日本語　初級Ⅰ　本冊』のいずれかから、</w:t>
      </w:r>
      <w:r w:rsidR="004536AE" w:rsidRPr="00C77430">
        <w:rPr>
          <w:rFonts w:ascii="UD デジタル 教科書体 NP" w:eastAsia="UD デジタル 教科書体 NP" w:hAnsi="メイリオ" w:hint="eastAsia"/>
          <w:sz w:val="20"/>
          <w:szCs w:val="20"/>
          <w:u w:val="single"/>
        </w:rPr>
        <w:t>文型を一つ選び</w:t>
      </w:r>
      <w:r w:rsidR="004536AE">
        <w:rPr>
          <w:rFonts w:ascii="UD デジタル 教科書体 NP" w:eastAsia="UD デジタル 教科書体 NP" w:hAnsi="メイリオ" w:hint="eastAsia"/>
          <w:sz w:val="20"/>
          <w:szCs w:val="20"/>
        </w:rPr>
        <w:t>、導入、基本練習（機械的練習・有意味な練習）応用練習の授業の教案を作成する。</w:t>
      </w:r>
    </w:p>
    <w:p w14:paraId="6FCAA820" w14:textId="77777777" w:rsidR="001919E4" w:rsidRDefault="001919E4" w:rsidP="001919E4">
      <w:pPr>
        <w:rPr>
          <w:b/>
        </w:rPr>
      </w:pPr>
    </w:p>
    <w:p w14:paraId="48207060" w14:textId="4DBB3660" w:rsidR="004536AE" w:rsidRDefault="004536AE" w:rsidP="004536AE">
      <w:pPr>
        <w:ind w:firstLineChars="100" w:firstLine="2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A　『つなぐ日本語　初級1』　</w:t>
      </w:r>
    </w:p>
    <w:p w14:paraId="1AF938E7" w14:textId="6679CE74" w:rsidR="004536AE" w:rsidRDefault="004536AE" w:rsidP="004536AE">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場面会話、文型練習、はなしましょう</w:t>
      </w:r>
    </w:p>
    <w:p w14:paraId="3864FF97" w14:textId="77777777" w:rsidR="004536AE" w:rsidRDefault="004536AE" w:rsidP="004536AE">
      <w:pPr>
        <w:rPr>
          <w:rFonts w:ascii="UD デジタル 教科書体 NP" w:eastAsia="UD デジタル 教科書体 NP" w:hAnsi="メイリオ"/>
          <w:sz w:val="20"/>
          <w:szCs w:val="20"/>
        </w:rPr>
      </w:pPr>
    </w:p>
    <w:p w14:paraId="1345F363" w14:textId="77777777" w:rsidR="004536AE" w:rsidRDefault="004536AE" w:rsidP="004536AE">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B　『できる日本語　初級・初中級　第2版　ダイジェスト版』　</w:t>
      </w:r>
    </w:p>
    <w:p w14:paraId="23B24168" w14:textId="27FC4092" w:rsidR="004536AE" w:rsidRDefault="004536AE" w:rsidP="004536AE">
      <w:pPr>
        <w:ind w:firstLineChars="100" w:firstLine="2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状況イラスト、チャレンジ、別冊、言ってみよう、やってみよう</w:t>
      </w:r>
    </w:p>
    <w:p w14:paraId="24BE51DC" w14:textId="2D2B5917" w:rsidR="004536AE" w:rsidRDefault="004536AE" w:rsidP="004536AE">
      <w:pPr>
        <w:ind w:firstLineChars="300" w:firstLine="6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（やってみようをする際はそのトピック内の他の文型は終了したものとする）</w:t>
      </w:r>
    </w:p>
    <w:p w14:paraId="27ACBA93" w14:textId="77777777" w:rsidR="004536AE" w:rsidRDefault="004536AE" w:rsidP="004536AE">
      <w:pPr>
        <w:ind w:firstLineChars="100" w:firstLine="200"/>
        <w:rPr>
          <w:rFonts w:ascii="UD デジタル 教科書体 NP" w:eastAsia="UD デジタル 教科書体 NP" w:hAnsi="メイリオ"/>
          <w:sz w:val="20"/>
          <w:szCs w:val="20"/>
        </w:rPr>
      </w:pPr>
    </w:p>
    <w:p w14:paraId="76184704" w14:textId="77777777" w:rsidR="004536AE" w:rsidRDefault="004536AE" w:rsidP="004536AE">
      <w:pPr>
        <w:ind w:firstLineChars="100" w:firstLine="2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C</w:t>
      </w:r>
      <w:r>
        <w:rPr>
          <w:rFonts w:ascii="UD デジタル 教科書体 NP" w:eastAsia="UD デジタル 教科書体 NP" w:hAnsi="メイリオ"/>
          <w:sz w:val="20"/>
          <w:szCs w:val="20"/>
        </w:rPr>
        <w:t xml:space="preserve">　</w:t>
      </w:r>
      <w:r w:rsidRPr="004536AE">
        <w:rPr>
          <w:rFonts w:ascii="UD デジタル 教科書体 NP" w:eastAsia="UD デジタル 教科書体 NP" w:hAnsi="メイリオ" w:hint="eastAsia"/>
          <w:sz w:val="20"/>
          <w:szCs w:val="20"/>
        </w:rPr>
        <w:t xml:space="preserve">『みんなの日本語初級Ⅰ、Ⅱ第2版本冊』　</w:t>
      </w:r>
    </w:p>
    <w:p w14:paraId="7848ADA8" w14:textId="781C7097" w:rsidR="004536AE" w:rsidRDefault="004536AE" w:rsidP="004536AE">
      <w:pPr>
        <w:ind w:firstLineChars="400" w:firstLine="800"/>
        <w:rPr>
          <w:sz w:val="20"/>
          <w:szCs w:val="20"/>
        </w:rPr>
      </w:pPr>
      <w:r w:rsidRPr="004536AE">
        <w:rPr>
          <w:rFonts w:ascii="UD デジタル 教科書体 NP" w:eastAsia="UD デジタル 教科書体 NP" w:hAnsi="メイリオ" w:hint="eastAsia"/>
          <w:sz w:val="20"/>
          <w:szCs w:val="20"/>
        </w:rPr>
        <w:t>練習Aで扱われている文型と、該当する「文型」の文、「例文」の文、練習B、練習C</w:t>
      </w:r>
    </w:p>
    <w:p w14:paraId="0F1CB740" w14:textId="6D580356" w:rsidR="004536AE" w:rsidRDefault="00DE22DF" w:rsidP="004536AE">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r>
        <w:rPr>
          <w:rFonts w:ascii="Cambria Math" w:eastAsia="UD デジタル 教科書体 NP" w:hAnsi="Cambria Math" w:cs="Cambria Math" w:hint="eastAsia"/>
          <w:sz w:val="20"/>
          <w:szCs w:val="20"/>
        </w:rPr>
        <w:t>▶状況、場面を考え、「できること」を明確にしてから、文型の指導をすること。</w:t>
      </w:r>
    </w:p>
    <w:p w14:paraId="40CCA583" w14:textId="77777777" w:rsidR="004536AE" w:rsidRDefault="004536AE" w:rsidP="004536AE">
      <w:pPr>
        <w:rPr>
          <w:rFonts w:ascii="UD デジタル 教科書体 NP" w:eastAsia="UD デジタル 教科書体 NP" w:hAnsi="メイリオ"/>
          <w:sz w:val="20"/>
          <w:szCs w:val="20"/>
        </w:rPr>
      </w:pPr>
    </w:p>
    <w:p w14:paraId="173B1094" w14:textId="1C694F87" w:rsidR="004536AE" w:rsidRPr="00B55C5A" w:rsidRDefault="004536AE" w:rsidP="004536AE">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w:t>
      </w:r>
      <w:r w:rsidRPr="00B55C5A">
        <w:rPr>
          <w:rFonts w:ascii="UD デジタル 教科書体 NP" w:eastAsia="UD デジタル 教科書体 NP" w:hAnsi="メイリオ" w:hint="eastAsia"/>
          <w:sz w:val="20"/>
          <w:szCs w:val="20"/>
        </w:rPr>
        <w:t>想定する学習者</w:t>
      </w:r>
      <w:r>
        <w:rPr>
          <w:rFonts w:ascii="UD デジタル 教科書体 NP" w:eastAsia="UD デジタル 教科書体 NP" w:hAnsi="メイリオ" w:hint="eastAsia"/>
          <w:sz w:val="20"/>
          <w:szCs w:val="20"/>
        </w:rPr>
        <w:t xml:space="preserve">　日本国内の日本語学校で</w:t>
      </w:r>
      <w:r w:rsidRPr="00B55C5A">
        <w:rPr>
          <w:rFonts w:ascii="UD デジタル 教科書体 NP" w:eastAsia="UD デジタル 教科書体 NP" w:hAnsi="メイリオ" w:hint="eastAsia"/>
          <w:sz w:val="20"/>
          <w:szCs w:val="20"/>
        </w:rPr>
        <w:t>学習する</w:t>
      </w:r>
      <w:r>
        <w:rPr>
          <w:rFonts w:ascii="UD デジタル 教科書体 NP" w:eastAsia="UD デジタル 教科書体 NP" w:hAnsi="メイリオ" w:hint="eastAsia"/>
          <w:sz w:val="20"/>
          <w:szCs w:val="20"/>
        </w:rPr>
        <w:t>留学生</w:t>
      </w:r>
      <w:r w:rsidRPr="00B55C5A">
        <w:rPr>
          <w:rFonts w:ascii="UD デジタル 教科書体 NP" w:eastAsia="UD デジタル 教科書体 NP" w:hAnsi="メイリオ" w:hint="eastAsia"/>
          <w:sz w:val="20"/>
          <w:szCs w:val="20"/>
        </w:rPr>
        <w:t>（漢字圏・非漢字圏混合クラス）</w:t>
      </w:r>
    </w:p>
    <w:p w14:paraId="4FF7ABB2" w14:textId="77777777" w:rsidR="004536AE" w:rsidRDefault="004536AE" w:rsidP="004536AE">
      <w:pPr>
        <w:rPr>
          <w:rFonts w:ascii="UD デジタル 教科書体 NP" w:eastAsia="UD デジタル 教科書体 NP" w:hAnsi="メイリオ"/>
          <w:sz w:val="20"/>
          <w:szCs w:val="20"/>
        </w:rPr>
      </w:pPr>
    </w:p>
    <w:p w14:paraId="6B82B2C3" w14:textId="717CF74B" w:rsidR="004536AE" w:rsidRDefault="004536AE" w:rsidP="004536AE">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●各教科書の、該当箇所の前までを既習とする。</w:t>
      </w:r>
      <w:r w:rsidR="00FA4BA6">
        <w:rPr>
          <w:rFonts w:ascii="UD デジタル 教科書体 NP" w:eastAsia="UD デジタル 教科書体 NP" w:hAnsi="メイリオ" w:hint="eastAsia"/>
          <w:sz w:val="20"/>
          <w:szCs w:val="20"/>
        </w:rPr>
        <w:t>ただし、導入に関しては飛ばさないこと。</w:t>
      </w:r>
      <w:r>
        <w:rPr>
          <w:rFonts w:ascii="UD デジタル 教科書体 NP" w:eastAsia="UD デジタル 教科書体 NP" w:hAnsi="メイリオ" w:hint="eastAsia"/>
          <w:sz w:val="20"/>
          <w:szCs w:val="20"/>
        </w:rPr>
        <w:t>（文型、語彙等）</w:t>
      </w:r>
    </w:p>
    <w:p w14:paraId="1010E0A6" w14:textId="77777777" w:rsidR="004536AE" w:rsidRPr="00D030E7" w:rsidRDefault="004536AE" w:rsidP="004536AE">
      <w:pPr>
        <w:rPr>
          <w:rFonts w:ascii="UD デジタル 教科書体 NP" w:eastAsia="UD デジタル 教科書体 NP" w:hAnsi="メイリオ"/>
          <w:sz w:val="20"/>
          <w:szCs w:val="20"/>
        </w:rPr>
      </w:pPr>
    </w:p>
    <w:p w14:paraId="7286F2E1" w14:textId="77777777" w:rsidR="004536AE" w:rsidRDefault="004536AE" w:rsidP="004536AE">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●他の教科書を参考にするのは良いが、それぞれの教科書を混ぜて使用しないこと。</w:t>
      </w:r>
    </w:p>
    <w:p w14:paraId="3E2092E1" w14:textId="77777777" w:rsidR="004536AE" w:rsidRDefault="004536AE" w:rsidP="004536AE">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NG例</w:t>
      </w:r>
    </w:p>
    <w:p w14:paraId="02AFA65F" w14:textId="77777777" w:rsidR="004536AE" w:rsidRPr="008778C6" w:rsidRDefault="004536AE" w:rsidP="004536AE">
      <w:pPr>
        <w:ind w:firstLineChars="200" w:firstLine="4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・『できる日本語』を使用して授業をするが絵カードとして『つなぐ日本語』のイラストを使用する。</w:t>
      </w:r>
    </w:p>
    <w:p w14:paraId="278E3BD1" w14:textId="77777777" w:rsidR="004536AE" w:rsidRDefault="004536AE" w:rsidP="004536AE">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・『つなぐ日本語』を使用して授業をするが練習に『できる日本語』の「言ってみよう」を取り入れる。</w:t>
      </w:r>
    </w:p>
    <w:p w14:paraId="291DA8E0" w14:textId="77777777" w:rsidR="004536AE" w:rsidRPr="004536AE" w:rsidRDefault="004536AE" w:rsidP="001919E4">
      <w:pPr>
        <w:rPr>
          <w:b/>
        </w:rPr>
      </w:pPr>
    </w:p>
    <w:p w14:paraId="400B6FE6" w14:textId="77777777" w:rsidR="00AA19D7" w:rsidRDefault="00AA19D7" w:rsidP="00AA19D7">
      <w:pPr>
        <w:ind w:firstLineChars="200" w:firstLine="400"/>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p>
    <w:p w14:paraId="235259C0" w14:textId="41B82F78" w:rsidR="00AA19D7" w:rsidRDefault="00C77430" w:rsidP="00AA19D7">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w:t>
      </w:r>
      <w:r w:rsidR="00AA19D7">
        <w:rPr>
          <w:rFonts w:ascii="UD デジタル 教科書体 NP" w:eastAsia="UD デジタル 教科書体 NP" w:hAnsi="メイリオ" w:hint="eastAsia"/>
          <w:sz w:val="20"/>
          <w:szCs w:val="20"/>
        </w:rPr>
        <w:t>以下をダウンロードして利用することができます。</w:t>
      </w:r>
    </w:p>
    <w:p w14:paraId="4E371437" w14:textId="77777777" w:rsidR="003606F2" w:rsidRPr="00B40962" w:rsidRDefault="003606F2" w:rsidP="003606F2">
      <w:pPr>
        <w:jc w:val="left"/>
        <w:rPr>
          <w:rFonts w:ascii="UD デジタル 教科書体 NP" w:eastAsia="UD デジタル 教科書体 NP" w:hAnsi="メイリオ"/>
          <w:color w:val="FF0000"/>
          <w:sz w:val="20"/>
          <w:szCs w:val="20"/>
        </w:rPr>
      </w:pPr>
      <w:r w:rsidRPr="00B40962">
        <w:rPr>
          <w:rFonts w:ascii="UD デジタル 教科書体 NP" w:eastAsia="UD デジタル 教科書体 NP" w:hAnsi="メイリオ" w:hint="eastAsia"/>
          <w:color w:val="FF0000"/>
          <w:sz w:val="20"/>
          <w:szCs w:val="20"/>
        </w:rPr>
        <w:t>※ヒューマンアカデミーが出版社様から養成講座内での使用許諾を取得しているものです。ヒューマンアカデミーの日本語教師養成講座以外での利用はできません。</w:t>
      </w:r>
    </w:p>
    <w:p w14:paraId="2949E90D" w14:textId="77777777" w:rsidR="00AA19D7" w:rsidRPr="003606F2" w:rsidRDefault="00AA19D7" w:rsidP="00AA19D7">
      <w:pPr>
        <w:jc w:val="left"/>
        <w:rPr>
          <w:rFonts w:ascii="UD デジタル 教科書体 NP" w:eastAsia="UD デジタル 教科書体 NP" w:hAnsi="メイリオ"/>
          <w:sz w:val="20"/>
          <w:szCs w:val="20"/>
        </w:rPr>
      </w:pPr>
    </w:p>
    <w:p w14:paraId="137E6A72" w14:textId="77777777" w:rsidR="00AA19D7" w:rsidRDefault="00AA19D7" w:rsidP="00AA19D7">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r w:rsidRPr="00A9515B">
        <w:rPr>
          <w:rFonts w:ascii="UD デジタル 教科書体 NP" w:eastAsia="UD デジタル 教科書体 NP" w:hAnsi="メイリオ" w:hint="eastAsia"/>
          <w:sz w:val="20"/>
          <w:szCs w:val="20"/>
        </w:rPr>
        <w:t>『つなぐ日本語</w:t>
      </w:r>
      <w:r>
        <w:rPr>
          <w:rFonts w:ascii="UD デジタル 教科書体 NP" w:eastAsia="UD デジタル 教科書体 NP" w:hAnsi="メイリオ" w:hint="eastAsia"/>
          <w:sz w:val="20"/>
          <w:szCs w:val="20"/>
        </w:rPr>
        <w:t>初級Ⅰ</w:t>
      </w:r>
      <w:r w:rsidRPr="00A9515B">
        <w:rPr>
          <w:rFonts w:ascii="UD デジタル 教科書体 NP" w:eastAsia="UD デジタル 教科書体 NP" w:hAnsi="メイリオ" w:hint="eastAsia"/>
          <w:sz w:val="20"/>
          <w:szCs w:val="20"/>
        </w:rPr>
        <w:t>』　音声、イラスト</w:t>
      </w:r>
    </w:p>
    <w:p w14:paraId="73C65F44" w14:textId="77777777" w:rsidR="00AA19D7" w:rsidRPr="00A9515B" w:rsidRDefault="00AA19D7" w:rsidP="00AA19D7">
      <w:pPr>
        <w:ind w:firstLineChars="1800" w:firstLine="3600"/>
        <w:jc w:val="left"/>
        <w:rPr>
          <w:rFonts w:ascii="UD デジタル 教科書体 NP" w:eastAsia="UD デジタル 教科書体 NP" w:hAnsi="メイリオ"/>
          <w:sz w:val="20"/>
          <w:szCs w:val="20"/>
        </w:rPr>
      </w:pPr>
      <w:r w:rsidRPr="00A9515B">
        <w:rPr>
          <w:rFonts w:ascii="UD デジタル 教科書体 NP" w:eastAsia="UD デジタル 教科書体 NP" w:hAnsi="メイリオ" w:hint="eastAsia"/>
          <w:sz w:val="20"/>
          <w:szCs w:val="20"/>
        </w:rPr>
        <w:t xml:space="preserve">　　　</w:t>
      </w:r>
      <w:hyperlink r:id="rId14" w:history="1">
        <w:r w:rsidRPr="00A9515B">
          <w:rPr>
            <w:rStyle w:val="a9"/>
            <w:rFonts w:ascii="UD デジタル 教科書体 NP" w:eastAsia="UD デジタル 教科書体 NP" w:hAnsi="メイリオ"/>
            <w:sz w:val="20"/>
            <w:szCs w:val="20"/>
          </w:rPr>
          <w:t>https://ask-books.com/jp/978-4-86639-066-6/</w:t>
        </w:r>
      </w:hyperlink>
    </w:p>
    <w:p w14:paraId="1C41BB53" w14:textId="77777777" w:rsidR="00AA19D7" w:rsidRPr="00A9515B" w:rsidRDefault="00AA19D7" w:rsidP="00AA19D7">
      <w:pPr>
        <w:jc w:val="left"/>
        <w:rPr>
          <w:rFonts w:ascii="UD デジタル 教科書体 NP" w:eastAsia="UD デジタル 教科書体 NP" w:hAnsi="メイリオ"/>
          <w:sz w:val="20"/>
          <w:szCs w:val="20"/>
        </w:rPr>
      </w:pPr>
    </w:p>
    <w:p w14:paraId="20BC304D" w14:textId="77777777" w:rsidR="00AA19D7" w:rsidRDefault="00AA19D7" w:rsidP="00AA19D7">
      <w:pPr>
        <w:ind w:firstLineChars="500" w:firstLine="1000"/>
        <w:jc w:val="left"/>
        <w:rPr>
          <w:rFonts w:ascii="UD デジタル 教科書体 NP" w:eastAsia="UD デジタル 教科書体 NP" w:hAnsi="メイリオ"/>
          <w:sz w:val="20"/>
          <w:szCs w:val="20"/>
        </w:rPr>
      </w:pPr>
      <w:r w:rsidRPr="00A9515B">
        <w:rPr>
          <w:rFonts w:ascii="UD デジタル 教科書体 NP" w:eastAsia="UD デジタル 教科書体 NP" w:hAnsi="メイリオ" w:hint="eastAsia"/>
          <w:sz w:val="20"/>
          <w:szCs w:val="20"/>
        </w:rPr>
        <w:t>『できる日本語</w:t>
      </w:r>
      <w:r>
        <w:rPr>
          <w:rFonts w:ascii="UD デジタル 教科書体 NP" w:eastAsia="UD デジタル 教科書体 NP" w:hAnsi="メイリオ" w:hint="eastAsia"/>
          <w:sz w:val="20"/>
          <w:szCs w:val="20"/>
        </w:rPr>
        <w:t>初級・初中級　第2版』</w:t>
      </w:r>
    </w:p>
    <w:p w14:paraId="6E95C8F2" w14:textId="77777777" w:rsidR="00AA19D7" w:rsidRDefault="00AA19D7" w:rsidP="00AA19D7">
      <w:pPr>
        <w:ind w:firstLineChars="600" w:firstLine="1200"/>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r w:rsidRPr="00A9515B">
        <w:rPr>
          <w:rFonts w:ascii="UD デジタル 教科書体 NP" w:eastAsia="UD デジタル 教科書体 NP" w:hAnsi="メイリオ" w:hint="eastAsia"/>
          <w:sz w:val="20"/>
          <w:szCs w:val="20"/>
        </w:rPr>
        <w:t>音声＆スクリプト</w:t>
      </w:r>
      <w:r>
        <w:rPr>
          <w:rFonts w:ascii="UD デジタル 教科書体 NP" w:eastAsia="UD デジタル 教科書体 NP" w:hAnsi="メイリオ" w:hint="eastAsia"/>
          <w:sz w:val="20"/>
          <w:szCs w:val="20"/>
        </w:rPr>
        <w:t xml:space="preserve">　　</w:t>
      </w:r>
      <w:r w:rsidRPr="00A9515B">
        <w:rPr>
          <w:rFonts w:ascii="UD デジタル 教科書体 NP" w:eastAsia="UD デジタル 教科書体 NP" w:hAnsi="メイリオ" w:hint="eastAsia"/>
          <w:sz w:val="20"/>
          <w:szCs w:val="20"/>
        </w:rPr>
        <w:t xml:space="preserve">　　　　　</w:t>
      </w:r>
      <w:hyperlink r:id="rId15" w:history="1">
        <w:r w:rsidRPr="00A9515B">
          <w:rPr>
            <w:rStyle w:val="a9"/>
            <w:rFonts w:ascii="UD デジタル 教科書体 NP" w:eastAsia="UD デジタル 教科書体 NP" w:hAnsi="メイリオ" w:hint="eastAsia"/>
            <w:sz w:val="20"/>
            <w:szCs w:val="20"/>
          </w:rPr>
          <w:t>https://portal-dlc.alc.co.jp/</w:t>
        </w:r>
      </w:hyperlink>
      <w:r w:rsidRPr="00A9515B">
        <w:rPr>
          <w:rFonts w:ascii="UD デジタル 教科書体 NP" w:eastAsia="UD デジタル 教科書体 NP" w:hAnsi="メイリオ" w:hint="eastAsia"/>
          <w:sz w:val="20"/>
          <w:szCs w:val="20"/>
        </w:rPr>
        <w:t xml:space="preserve">　</w:t>
      </w:r>
    </w:p>
    <w:p w14:paraId="1632DD48" w14:textId="77777777" w:rsidR="003606F2" w:rsidRPr="00A9515B" w:rsidRDefault="003606F2" w:rsidP="003606F2">
      <w:pPr>
        <w:ind w:firstLineChars="700" w:firstLine="1400"/>
        <w:jc w:val="left"/>
        <w:rPr>
          <w:rFonts w:ascii="UD デジタル 教科書体 NP" w:eastAsia="UD デジタル 教科書体 NP" w:hAnsi="メイリオ"/>
          <w:sz w:val="20"/>
          <w:szCs w:val="20"/>
        </w:rPr>
      </w:pPr>
      <w:r w:rsidRPr="00B40962">
        <w:rPr>
          <w:rFonts w:ascii="UD デジタル 教科書体 NP" w:eastAsia="UD デジタル 教科書体 NP" w:hAnsi="メイリオ" w:hint="eastAsia"/>
          <w:sz w:val="20"/>
          <w:szCs w:val="20"/>
        </w:rPr>
        <w:t xml:space="preserve">イラスト　　　　　　　　　　　</w:t>
      </w:r>
      <w:hyperlink r:id="rId16" w:history="1">
        <w:r w:rsidRPr="00B40962">
          <w:rPr>
            <w:rStyle w:val="a9"/>
            <w:rFonts w:ascii="Arial" w:hAnsi="Arial" w:cs="Arial"/>
            <w:shd w:val="clear" w:color="auto" w:fill="FFFFFF"/>
          </w:rPr>
          <w:t>https://link.directcloud.jp/FalJANbc53</w:t>
        </w:r>
      </w:hyperlink>
    </w:p>
    <w:p w14:paraId="786CFB1E" w14:textId="77777777" w:rsidR="0028216B" w:rsidRPr="003606F2" w:rsidRDefault="0028216B" w:rsidP="00AA19D7">
      <w:pPr>
        <w:ind w:firstLineChars="600" w:firstLine="1200"/>
        <w:jc w:val="left"/>
        <w:rPr>
          <w:rFonts w:ascii="UD デジタル 教科書体 NP" w:eastAsia="UD デジタル 教科書体 NP" w:hAnsi="メイリオ"/>
          <w:sz w:val="20"/>
          <w:szCs w:val="20"/>
        </w:rPr>
      </w:pPr>
    </w:p>
    <w:p w14:paraId="2E2FE246" w14:textId="4D8A3F96" w:rsidR="00357861" w:rsidRDefault="00AA19D7" w:rsidP="0028216B">
      <w:pPr>
        <w:pStyle w:val="Web"/>
        <w:shd w:val="clear" w:color="auto" w:fill="FFFFFF"/>
        <w:spacing w:after="480" w:line="480" w:lineRule="auto"/>
      </w:pPr>
      <w:r w:rsidRPr="00A9515B">
        <w:rPr>
          <w:rFonts w:ascii="UD デジタル 教科書体 NP" w:eastAsia="UD デジタル 教科書体 NP" w:hAnsi="メイリオ" w:hint="eastAsia"/>
          <w:sz w:val="20"/>
          <w:szCs w:val="20"/>
        </w:rPr>
        <w:t xml:space="preserve">　　　</w:t>
      </w:r>
      <w:r>
        <w:rPr>
          <w:rFonts w:ascii="UD デジタル 教科書体 NP" w:eastAsia="UD デジタル 教科書体 NP" w:hAnsi="メイリオ" w:hint="eastAsia"/>
          <w:sz w:val="20"/>
          <w:szCs w:val="20"/>
        </w:rPr>
        <w:t xml:space="preserve">　　『みんなの日本語　初級Ⅰ』本冊　音声　　</w:t>
      </w:r>
      <w:hyperlink r:id="rId17" w:history="1">
        <w:r w:rsidRPr="008073E0">
          <w:rPr>
            <w:rStyle w:val="a9"/>
            <w:rFonts w:ascii="UD デジタル 教科書体 NP" w:eastAsia="UD デジタル 教科書体 NP" w:hAnsi="メイリオ"/>
            <w:sz w:val="20"/>
            <w:szCs w:val="20"/>
          </w:rPr>
          <w:t>https://www.3anet.co.jp/np/resrcs/230020/</w:t>
        </w:r>
      </w:hyperlink>
      <w:r w:rsidR="00357861">
        <w:br w:type="page"/>
      </w:r>
    </w:p>
    <w:p w14:paraId="55E2F53C" w14:textId="64DDE3CB" w:rsidR="00AA19D7" w:rsidRPr="00927C47" w:rsidRDefault="00AA19D7" w:rsidP="00AA19D7">
      <w:pPr>
        <w:rPr>
          <w:rFonts w:ascii="UD デジタル 教科書体 NP" w:eastAsia="UD デジタル 教科書体 NP" w:hAnsi="メイリオ"/>
          <w:b/>
          <w:sz w:val="32"/>
          <w:szCs w:val="32"/>
        </w:rPr>
      </w:pPr>
      <w:r w:rsidRPr="00927C47">
        <w:rPr>
          <w:rFonts w:ascii="UD デジタル 教科書体 NP" w:eastAsia="UD デジタル 教科書体 NP" w:hAnsi="メイリオ" w:hint="eastAsia"/>
          <w:b/>
          <w:sz w:val="32"/>
          <w:szCs w:val="32"/>
          <w:bdr w:val="single" w:sz="4" w:space="0" w:color="auto"/>
        </w:rPr>
        <w:lastRenderedPageBreak/>
        <w:t>課題</w:t>
      </w:r>
      <w:r>
        <w:rPr>
          <w:rFonts w:ascii="UD デジタル 教科書体 NP" w:eastAsia="UD デジタル 教科書体 NP" w:hAnsi="メイリオ" w:hint="eastAsia"/>
          <w:b/>
          <w:sz w:val="32"/>
          <w:szCs w:val="32"/>
          <w:bdr w:val="single" w:sz="4" w:space="0" w:color="auto"/>
        </w:rPr>
        <w:t>４</w:t>
      </w:r>
      <w:r w:rsidRPr="00927C47">
        <w:rPr>
          <w:rFonts w:ascii="UD デジタル 教科書体 NP" w:eastAsia="UD デジタル 教科書体 NP" w:hAnsi="メイリオ" w:hint="eastAsia"/>
          <w:b/>
          <w:sz w:val="32"/>
          <w:szCs w:val="32"/>
        </w:rPr>
        <w:t>：模擬授業</w:t>
      </w:r>
      <w:r w:rsidR="00357861">
        <w:rPr>
          <w:rFonts w:ascii="UD デジタル 教科書体 NP" w:eastAsia="UD デジタル 教科書体 NP" w:hAnsi="メイリオ" w:hint="eastAsia"/>
          <w:b/>
          <w:sz w:val="32"/>
          <w:szCs w:val="32"/>
        </w:rPr>
        <w:t>3</w:t>
      </w:r>
      <w:r>
        <w:rPr>
          <w:rFonts w:ascii="UD デジタル 教科書体 NP" w:eastAsia="UD デジタル 教科書体 NP" w:hAnsi="メイリオ" w:hint="eastAsia"/>
          <w:b/>
          <w:sz w:val="32"/>
          <w:szCs w:val="32"/>
        </w:rPr>
        <w:t xml:space="preserve">　</w:t>
      </w:r>
      <w:r w:rsidRPr="00927C47">
        <w:rPr>
          <w:rFonts w:ascii="UD デジタル 教科書体 NP" w:eastAsia="UD デジタル 教科書体 NP" w:hAnsi="メイリオ" w:hint="eastAsia"/>
          <w:b/>
          <w:sz w:val="32"/>
          <w:szCs w:val="32"/>
        </w:rPr>
        <w:t>「</w:t>
      </w:r>
      <w:r>
        <w:rPr>
          <w:rFonts w:ascii="UD デジタル 教科書体 NP" w:eastAsia="UD デジタル 教科書体 NP" w:hAnsi="メイリオ" w:hint="eastAsia"/>
          <w:b/>
          <w:sz w:val="32"/>
          <w:szCs w:val="32"/>
        </w:rPr>
        <w:t>導入～</w:t>
      </w:r>
      <w:r w:rsidRPr="00AA19D7">
        <w:rPr>
          <w:rFonts w:ascii="UD デジタル 教科書体 NP" w:eastAsia="UD デジタル 教科書体 NP" w:hAnsi="メイリオ" w:hint="eastAsia"/>
          <w:b/>
          <w:sz w:val="32"/>
          <w:szCs w:val="32"/>
        </w:rPr>
        <w:t>練習(基本練習・応用練習)</w:t>
      </w:r>
      <w:r w:rsidRPr="00927C47">
        <w:rPr>
          <w:rFonts w:ascii="UD デジタル 教科書体 NP" w:eastAsia="UD デジタル 教科書体 NP" w:hAnsi="メイリオ" w:hint="eastAsia"/>
          <w:b/>
          <w:sz w:val="32"/>
          <w:szCs w:val="32"/>
        </w:rPr>
        <w:t>」（</w:t>
      </w:r>
      <w:r w:rsidR="006074E3">
        <w:rPr>
          <w:rFonts w:ascii="UD デジタル 教科書体 NP" w:eastAsia="UD デジタル 教科書体 NP" w:hAnsi="メイリオ" w:hint="eastAsia"/>
          <w:b/>
          <w:sz w:val="32"/>
          <w:szCs w:val="32"/>
        </w:rPr>
        <w:t>30</w:t>
      </w:r>
      <w:r w:rsidRPr="00927C47">
        <w:rPr>
          <w:rFonts w:ascii="UD デジタル 教科書体 NP" w:eastAsia="UD デジタル 教科書体 NP" w:hAnsi="メイリオ" w:hint="eastAsia"/>
          <w:b/>
          <w:sz w:val="32"/>
          <w:szCs w:val="32"/>
        </w:rPr>
        <w:t>分）</w:t>
      </w:r>
    </w:p>
    <w:p w14:paraId="7EE6F422" w14:textId="77777777" w:rsidR="00AA19D7" w:rsidRDefault="00AA19D7" w:rsidP="00AA19D7">
      <w:pPr>
        <w:rPr>
          <w:rFonts w:ascii="UD デジタル 教科書体 NP" w:eastAsia="UD デジタル 教科書体 NP" w:hAnsi="メイリオ"/>
          <w:sz w:val="20"/>
          <w:szCs w:val="20"/>
        </w:rPr>
      </w:pPr>
      <w:r w:rsidRPr="00B55C5A">
        <w:rPr>
          <w:rFonts w:ascii="UD デジタル 教科書体 NP" w:eastAsia="UD デジタル 教科書体 NP" w:hAnsi="メイリオ" w:hint="eastAsia"/>
          <w:sz w:val="20"/>
          <w:szCs w:val="20"/>
        </w:rPr>
        <w:t xml:space="preserve">　　　</w:t>
      </w:r>
    </w:p>
    <w:p w14:paraId="60823446" w14:textId="68E53FB6" w:rsidR="00AA19D7" w:rsidRDefault="00AA19D7" w:rsidP="00AA19D7">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課題３で作成した教案を基に、導入、基本練習（機械的練習、有意味な練習）、応用練習（コミュニカティブな練習）の</w:t>
      </w:r>
      <w:r w:rsidRPr="00B55C5A">
        <w:rPr>
          <w:rFonts w:ascii="UD デジタル 教科書体 NP" w:eastAsia="UD デジタル 教科書体 NP" w:hAnsi="メイリオ" w:hint="eastAsia"/>
          <w:sz w:val="20"/>
          <w:szCs w:val="20"/>
        </w:rPr>
        <w:t>授業を行う。</w:t>
      </w:r>
    </w:p>
    <w:p w14:paraId="6D389933" w14:textId="77777777" w:rsidR="004F5BBC" w:rsidRDefault="004F5BBC" w:rsidP="00AA19D7">
      <w:pPr>
        <w:rPr>
          <w:rFonts w:ascii="UD デジタル 教科書体 NP" w:eastAsia="UD デジタル 教科書体 NP" w:hAnsi="メイリオ"/>
          <w:sz w:val="20"/>
          <w:szCs w:val="20"/>
        </w:rPr>
      </w:pPr>
    </w:p>
    <w:p w14:paraId="7A469F9A" w14:textId="77777777" w:rsidR="00AA19D7" w:rsidRPr="00B55C5A" w:rsidRDefault="00AA19D7" w:rsidP="00AA19D7">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w:t>
      </w:r>
      <w:r w:rsidRPr="00B55C5A">
        <w:rPr>
          <w:rFonts w:ascii="UD デジタル 教科書体 NP" w:eastAsia="UD デジタル 教科書体 NP" w:hAnsi="メイリオ" w:hint="eastAsia"/>
          <w:sz w:val="20"/>
          <w:szCs w:val="20"/>
        </w:rPr>
        <w:t>想定する学習者</w:t>
      </w:r>
      <w:r>
        <w:rPr>
          <w:rFonts w:ascii="UD デジタル 教科書体 NP" w:eastAsia="UD デジタル 教科書体 NP" w:hAnsi="メイリオ" w:hint="eastAsia"/>
          <w:sz w:val="20"/>
          <w:szCs w:val="20"/>
        </w:rPr>
        <w:t xml:space="preserve">　日本国内の日本語学校で</w:t>
      </w:r>
      <w:r w:rsidRPr="00B55C5A">
        <w:rPr>
          <w:rFonts w:ascii="UD デジタル 教科書体 NP" w:eastAsia="UD デジタル 教科書体 NP" w:hAnsi="メイリオ" w:hint="eastAsia"/>
          <w:sz w:val="20"/>
          <w:szCs w:val="20"/>
        </w:rPr>
        <w:t>学習する</w:t>
      </w:r>
      <w:r>
        <w:rPr>
          <w:rFonts w:ascii="UD デジタル 教科書体 NP" w:eastAsia="UD デジタル 教科書体 NP" w:hAnsi="メイリオ" w:hint="eastAsia"/>
          <w:sz w:val="20"/>
          <w:szCs w:val="20"/>
        </w:rPr>
        <w:t>留学生</w:t>
      </w:r>
      <w:r w:rsidRPr="00B55C5A">
        <w:rPr>
          <w:rFonts w:ascii="UD デジタル 教科書体 NP" w:eastAsia="UD デジタル 教科書体 NP" w:hAnsi="メイリオ" w:hint="eastAsia"/>
          <w:sz w:val="20"/>
          <w:szCs w:val="20"/>
        </w:rPr>
        <w:t>（漢字圏・非漢字圏混合クラス）</w:t>
      </w:r>
    </w:p>
    <w:p w14:paraId="0265DBF2" w14:textId="77777777" w:rsidR="00AA19D7" w:rsidRDefault="00AA19D7" w:rsidP="00AA19D7">
      <w:pPr>
        <w:rPr>
          <w:rFonts w:ascii="UD デジタル 教科書体 NP" w:eastAsia="UD デジタル 教科書体 NP" w:hAnsi="メイリオ"/>
          <w:sz w:val="20"/>
          <w:szCs w:val="20"/>
        </w:rPr>
      </w:pPr>
    </w:p>
    <w:p w14:paraId="18B39647" w14:textId="77777777" w:rsidR="00AA19D7" w:rsidRDefault="00AA19D7" w:rsidP="00AA19D7">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●各教科書の、該当箇所の前までを既習とする。（文型、語彙等）</w:t>
      </w:r>
    </w:p>
    <w:p w14:paraId="3C98E096" w14:textId="77777777" w:rsidR="00AA19D7" w:rsidRPr="00D030E7" w:rsidRDefault="00AA19D7" w:rsidP="00AA19D7">
      <w:pPr>
        <w:rPr>
          <w:rFonts w:ascii="UD デジタル 教科書体 NP" w:eastAsia="UD デジタル 教科書体 NP" w:hAnsi="メイリオ"/>
          <w:sz w:val="20"/>
          <w:szCs w:val="20"/>
        </w:rPr>
      </w:pPr>
    </w:p>
    <w:p w14:paraId="4FECAD36" w14:textId="77777777" w:rsidR="00AA19D7" w:rsidRDefault="00AA19D7" w:rsidP="00AA19D7">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●他の教科書を参考にするのは良いが、それぞれの教科書を混ぜて使用しないこと。</w:t>
      </w:r>
    </w:p>
    <w:p w14:paraId="45BDDED6" w14:textId="77777777" w:rsidR="00AA19D7" w:rsidRDefault="00AA19D7" w:rsidP="00AA19D7">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NG例</w:t>
      </w:r>
    </w:p>
    <w:p w14:paraId="201A9900" w14:textId="77777777" w:rsidR="00AA19D7" w:rsidRPr="008778C6" w:rsidRDefault="00AA19D7" w:rsidP="00AA19D7">
      <w:pPr>
        <w:ind w:firstLineChars="200" w:firstLine="4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・『できる日本語』を使用して授業をするが絵カードとして『つなぐ日本語』のイラストを使用する。</w:t>
      </w:r>
    </w:p>
    <w:p w14:paraId="376C6600" w14:textId="77777777" w:rsidR="00AA19D7" w:rsidRDefault="00AA19D7" w:rsidP="00AA19D7">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・『つなぐ日本語』を使用して授業をするが練習に『できる日本語』の「言ってみよう」を取り入れる。</w:t>
      </w:r>
    </w:p>
    <w:p w14:paraId="78C07F95" w14:textId="1CF618F9" w:rsidR="00AA19D7" w:rsidRDefault="00AA19D7" w:rsidP="00AA19D7">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●準備</w:t>
      </w:r>
    </w:p>
    <w:p w14:paraId="2CAF35D1" w14:textId="393B634C" w:rsidR="00AA19D7" w:rsidRDefault="00AA19D7" w:rsidP="00AA19D7">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r w:rsidRPr="00B55C5A">
        <w:rPr>
          <w:rFonts w:ascii="UD デジタル 教科書体 NP" w:eastAsia="UD デジタル 教科書体 NP" w:hAnsi="メイリオ" w:hint="eastAsia"/>
          <w:sz w:val="20"/>
          <w:szCs w:val="20"/>
        </w:rPr>
        <w:t>1</w:t>
      </w:r>
      <w:r>
        <w:rPr>
          <w:rFonts w:ascii="UD デジタル 教科書体 NP" w:eastAsia="UD デジタル 教科書体 NP" w:hAnsi="メイリオ" w:hint="eastAsia"/>
          <w:sz w:val="20"/>
          <w:szCs w:val="20"/>
        </w:rPr>
        <w:t>）課題３で作成した教案を、受けたコメントを参考にして</w:t>
      </w:r>
      <w:r w:rsidR="006E2C04">
        <w:rPr>
          <w:rFonts w:ascii="UD デジタル 教科書体 NP" w:eastAsia="UD デジタル 教科書体 NP" w:hAnsi="メイリオ" w:hint="eastAsia"/>
          <w:sz w:val="20"/>
          <w:szCs w:val="20"/>
        </w:rPr>
        <w:t>改めて</w:t>
      </w:r>
      <w:r w:rsidR="006E2C04" w:rsidRPr="006E2C04">
        <w:rPr>
          <w:rFonts w:ascii="UD デジタル 教科書体 NP" w:eastAsia="UD デジタル 教科書体 NP" w:hAnsi="メイリオ" w:hint="eastAsia"/>
          <w:sz w:val="20"/>
          <w:szCs w:val="20"/>
        </w:rPr>
        <w:t>書き直</w:t>
      </w:r>
      <w:r w:rsidR="006E2C04">
        <w:rPr>
          <w:rFonts w:ascii="UD デジタル 教科書体 NP" w:eastAsia="UD デジタル 教科書体 NP" w:hAnsi="メイリオ" w:hint="eastAsia"/>
          <w:sz w:val="20"/>
          <w:szCs w:val="20"/>
        </w:rPr>
        <w:t>す</w:t>
      </w:r>
      <w:r w:rsidR="006E2C04" w:rsidRPr="006E2C04">
        <w:rPr>
          <w:rFonts w:ascii="UD デジタル 教科書体 NP" w:eastAsia="UD デジタル 教科書体 NP" w:hAnsi="メイリオ" w:hint="eastAsia"/>
          <w:sz w:val="20"/>
          <w:szCs w:val="20"/>
        </w:rPr>
        <w:t>。</w:t>
      </w:r>
    </w:p>
    <w:p w14:paraId="66834B4A" w14:textId="77777777" w:rsidR="00AA19D7" w:rsidRDefault="00AA19D7" w:rsidP="00AA19D7">
      <w:pPr>
        <w:ind w:firstLineChars="200" w:firstLine="4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（2）教具を準備する。</w:t>
      </w:r>
    </w:p>
    <w:p w14:paraId="2AF0A43C" w14:textId="057EC0B1" w:rsidR="00AA19D7" w:rsidRDefault="00AA19D7" w:rsidP="00AA19D7">
      <w:pPr>
        <w:ind w:firstLineChars="200" w:firstLine="4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（3）授業のリハーサルをし、適宜教案、教具を修正する。</w:t>
      </w:r>
    </w:p>
    <w:p w14:paraId="4AEFBBE8" w14:textId="77777777" w:rsidR="00AA19D7" w:rsidRDefault="00AA19D7" w:rsidP="00AA19D7">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●模擬授業の進め方</w:t>
      </w:r>
    </w:p>
    <w:p w14:paraId="6A08A1E0" w14:textId="0059C2CF" w:rsidR="00AA19D7" w:rsidRDefault="00AA19D7" w:rsidP="00AA19D7">
      <w:pPr>
        <w:ind w:left="400" w:hangingChars="200" w:hanging="400"/>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r w:rsidR="006074E3">
        <w:rPr>
          <w:rFonts w:ascii="UD デジタル 教科書体 NP" w:eastAsia="UD デジタル 教科書体 NP" w:hAnsi="メイリオ" w:hint="eastAsia"/>
          <w:sz w:val="20"/>
          <w:szCs w:val="20"/>
        </w:rPr>
        <w:t>3～</w:t>
      </w:r>
      <w:r>
        <w:rPr>
          <w:rFonts w:ascii="UD デジタル 教科書体 NP" w:eastAsia="UD デジタル 教科書体 NP" w:hAnsi="メイリオ" w:hint="eastAsia"/>
          <w:sz w:val="20"/>
          <w:szCs w:val="20"/>
        </w:rPr>
        <w:t>4名で1つのグループになり、Zoomのブレイクアウトセッションで授業を行う。グループわけは当日に講師が行う。</w:t>
      </w:r>
    </w:p>
    <w:p w14:paraId="6836EC1C" w14:textId="77777777" w:rsidR="00AA19D7" w:rsidRDefault="00AA19D7" w:rsidP="00AA19D7">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・一人が教師役、その他が学習者役をする。学習者役になるときは名前の表示を　国・学習者名にする。</w:t>
      </w:r>
    </w:p>
    <w:p w14:paraId="69800737" w14:textId="04CA113A" w:rsidR="00AA19D7" w:rsidRDefault="00AA19D7" w:rsidP="00AA19D7">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●アドバイス</w:t>
      </w:r>
    </w:p>
    <w:p w14:paraId="6FA1C3C9" w14:textId="77777777" w:rsidR="00AA19D7" w:rsidRDefault="00AA19D7" w:rsidP="00AA19D7">
      <w:pPr>
        <w:jc w:val="left"/>
        <w:rPr>
          <w:rFonts w:ascii="UD デジタル 教科書体 NP" w:eastAsia="UD デジタル 教科書体 NP" w:hAnsi="メイリオ"/>
          <w:sz w:val="20"/>
          <w:szCs w:val="20"/>
        </w:rPr>
      </w:pPr>
      <w:r>
        <w:rPr>
          <w:rFonts w:ascii="UD デジタル 教科書体 NP" w:eastAsia="UD デジタル 教科書体 NP" w:hAnsi="メイリオ"/>
          <w:sz w:val="20"/>
          <w:szCs w:val="20"/>
        </w:rPr>
        <w:t xml:space="preserve">　</w:t>
      </w:r>
      <w:r>
        <w:rPr>
          <w:rFonts w:ascii="UD デジタル 教科書体 NP" w:eastAsia="UD デジタル 教科書体 NP" w:hAnsi="メイリオ" w:hint="eastAsia"/>
          <w:sz w:val="20"/>
          <w:szCs w:val="20"/>
        </w:rPr>
        <w:t xml:space="preserve">　</w:t>
      </w:r>
      <w:r>
        <w:rPr>
          <w:rFonts w:ascii="UD デジタル 教科書体 NP" w:eastAsia="UD デジタル 教科書体 NP" w:hAnsi="メイリオ"/>
          <w:sz w:val="20"/>
          <w:szCs w:val="20"/>
        </w:rPr>
        <w:t>教師</w:t>
      </w:r>
    </w:p>
    <w:p w14:paraId="2BE0EB0F" w14:textId="11B04858" w:rsidR="00AA19D7" w:rsidRDefault="00AA19D7" w:rsidP="00AA19D7">
      <w:pPr>
        <w:ind w:firstLineChars="100" w:firstLine="200"/>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・模擬授業のまとめになります。本当の授業をする気持ちで臨みましょう。</w:t>
      </w:r>
    </w:p>
    <w:p w14:paraId="5CAF4867" w14:textId="4956DA5A" w:rsidR="00AA19D7" w:rsidRDefault="00AA19D7" w:rsidP="00AA19D7">
      <w:pPr>
        <w:ind w:firstLineChars="100" w:firstLine="200"/>
        <w:jc w:val="left"/>
        <w:rPr>
          <w:rFonts w:ascii="UD デジタル 教科書体 NP" w:eastAsia="UD デジタル 教科書体 NP" w:hAnsi="メイリオ"/>
          <w:sz w:val="20"/>
          <w:szCs w:val="20"/>
        </w:rPr>
      </w:pPr>
      <w:r>
        <w:rPr>
          <w:rFonts w:ascii="UD デジタル 教科書体 NP" w:eastAsia="UD デジタル 教科書体 NP" w:hAnsi="メイリオ"/>
          <w:sz w:val="20"/>
          <w:szCs w:val="20"/>
        </w:rPr>
        <w:t xml:space="preserve">　　</w:t>
      </w:r>
      <w:r>
        <w:rPr>
          <w:rFonts w:ascii="UD デジタル 教科書体 NP" w:eastAsia="UD デジタル 教科書体 NP" w:hAnsi="メイリオ" w:hint="eastAsia"/>
          <w:sz w:val="20"/>
          <w:szCs w:val="20"/>
        </w:rPr>
        <w:t>・時間を守りましょう。やることがなくなったから早く終わることや、終わらないから時間を延長す</w:t>
      </w:r>
    </w:p>
    <w:p w14:paraId="4B796C3B" w14:textId="77777777" w:rsidR="00AA19D7" w:rsidRPr="00C8532A" w:rsidRDefault="00AA19D7" w:rsidP="00AA19D7">
      <w:pPr>
        <w:ind w:firstLineChars="400" w:firstLine="800"/>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るということはできません。</w:t>
      </w:r>
    </w:p>
    <w:p w14:paraId="0C39F405" w14:textId="77777777" w:rsidR="00AA19D7" w:rsidRDefault="00AA19D7" w:rsidP="00AA19D7">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・学習者のレベルにあったティーチャートークを心がけましょう。</w:t>
      </w:r>
    </w:p>
    <w:p w14:paraId="26531C77" w14:textId="77777777" w:rsidR="00AA19D7" w:rsidRDefault="00AA19D7" w:rsidP="00AA19D7">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学習者</w:t>
      </w:r>
    </w:p>
    <w:p w14:paraId="5D77C0FE" w14:textId="77777777" w:rsidR="00AA19D7" w:rsidRDefault="00AA19D7" w:rsidP="00AA19D7">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・積極的に発話しましょう。</w:t>
      </w:r>
    </w:p>
    <w:p w14:paraId="5633C037" w14:textId="77777777" w:rsidR="00AA19D7" w:rsidRDefault="00AA19D7" w:rsidP="00AA19D7">
      <w:pPr>
        <w:ind w:firstLineChars="300" w:firstLine="600"/>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・レベルを確認し、未習のことをすらすら話してしまわないように気をつけましょう。　</w:t>
      </w:r>
    </w:p>
    <w:p w14:paraId="1A61E60F" w14:textId="77777777" w:rsidR="00AA19D7" w:rsidRDefault="00AA19D7" w:rsidP="00AA19D7">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p>
    <w:p w14:paraId="38C38C64" w14:textId="07D08AB6" w:rsidR="00AA19D7" w:rsidRDefault="00AA19D7" w:rsidP="00AA19D7">
      <w:pPr>
        <w:ind w:firstLineChars="200" w:firstLine="400"/>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以下をダウンロードして利用することができます。</w:t>
      </w:r>
    </w:p>
    <w:p w14:paraId="6666246F" w14:textId="54AA22FC" w:rsidR="003606F2" w:rsidRPr="003606F2" w:rsidRDefault="003606F2" w:rsidP="003606F2">
      <w:pPr>
        <w:jc w:val="left"/>
        <w:rPr>
          <w:rFonts w:ascii="UD デジタル 教科書体 NP" w:eastAsia="UD デジタル 教科書体 NP" w:hAnsi="メイリオ"/>
          <w:color w:val="FF0000"/>
          <w:sz w:val="20"/>
          <w:szCs w:val="20"/>
        </w:rPr>
      </w:pPr>
      <w:r w:rsidRPr="00B40962">
        <w:rPr>
          <w:rFonts w:ascii="UD デジタル 教科書体 NP" w:eastAsia="UD デジタル 教科書体 NP" w:hAnsi="メイリオ" w:hint="eastAsia"/>
          <w:color w:val="FF0000"/>
          <w:sz w:val="20"/>
          <w:szCs w:val="20"/>
        </w:rPr>
        <w:t>※ヒューマンアカデミーが出版社様から養成講座内での使用許諾を取得しているものです。ヒューマンアカデミーの日本語教師養成講座以外での利用はできません。</w:t>
      </w:r>
    </w:p>
    <w:p w14:paraId="776C0939" w14:textId="77777777" w:rsidR="00AA19D7" w:rsidRDefault="00AA19D7" w:rsidP="00AA19D7">
      <w:pPr>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r w:rsidRPr="00A9515B">
        <w:rPr>
          <w:rFonts w:ascii="UD デジタル 教科書体 NP" w:eastAsia="UD デジタル 教科書体 NP" w:hAnsi="メイリオ" w:hint="eastAsia"/>
          <w:sz w:val="20"/>
          <w:szCs w:val="20"/>
        </w:rPr>
        <w:t>『つなぐ日本語</w:t>
      </w:r>
      <w:r>
        <w:rPr>
          <w:rFonts w:ascii="UD デジタル 教科書体 NP" w:eastAsia="UD デジタル 教科書体 NP" w:hAnsi="メイリオ" w:hint="eastAsia"/>
          <w:sz w:val="20"/>
          <w:szCs w:val="20"/>
        </w:rPr>
        <w:t>初級Ⅰ</w:t>
      </w:r>
      <w:r w:rsidRPr="00A9515B">
        <w:rPr>
          <w:rFonts w:ascii="UD デジタル 教科書体 NP" w:eastAsia="UD デジタル 教科書体 NP" w:hAnsi="メイリオ" w:hint="eastAsia"/>
          <w:sz w:val="20"/>
          <w:szCs w:val="20"/>
        </w:rPr>
        <w:t>』　音声、イラスト</w:t>
      </w:r>
    </w:p>
    <w:p w14:paraId="06AAD742" w14:textId="77777777" w:rsidR="00AA19D7" w:rsidRPr="00A9515B" w:rsidRDefault="00AA19D7" w:rsidP="00AA19D7">
      <w:pPr>
        <w:ind w:firstLineChars="1800" w:firstLine="3600"/>
        <w:jc w:val="left"/>
        <w:rPr>
          <w:rFonts w:ascii="UD デジタル 教科書体 NP" w:eastAsia="UD デジタル 教科書体 NP" w:hAnsi="メイリオ"/>
          <w:sz w:val="20"/>
          <w:szCs w:val="20"/>
        </w:rPr>
      </w:pPr>
      <w:r w:rsidRPr="00A9515B">
        <w:rPr>
          <w:rFonts w:ascii="UD デジタル 教科書体 NP" w:eastAsia="UD デジタル 教科書体 NP" w:hAnsi="メイリオ" w:hint="eastAsia"/>
          <w:sz w:val="20"/>
          <w:szCs w:val="20"/>
        </w:rPr>
        <w:t xml:space="preserve">　　　</w:t>
      </w:r>
      <w:hyperlink r:id="rId18" w:history="1">
        <w:r w:rsidRPr="00A9515B">
          <w:rPr>
            <w:rStyle w:val="a9"/>
            <w:rFonts w:ascii="UD デジタル 教科書体 NP" w:eastAsia="UD デジタル 教科書体 NP" w:hAnsi="メイリオ"/>
            <w:sz w:val="20"/>
            <w:szCs w:val="20"/>
          </w:rPr>
          <w:t>https://ask-books.com/jp/978-4-86639-066-6/</w:t>
        </w:r>
      </w:hyperlink>
    </w:p>
    <w:p w14:paraId="103F38F9" w14:textId="77777777" w:rsidR="00AA19D7" w:rsidRDefault="00AA19D7" w:rsidP="00AA19D7">
      <w:pPr>
        <w:ind w:firstLineChars="500" w:firstLine="1000"/>
        <w:jc w:val="left"/>
        <w:rPr>
          <w:rFonts w:ascii="UD デジタル 教科書体 NP" w:eastAsia="UD デジタル 教科書体 NP" w:hAnsi="メイリオ"/>
          <w:sz w:val="20"/>
          <w:szCs w:val="20"/>
        </w:rPr>
      </w:pPr>
      <w:r w:rsidRPr="00A9515B">
        <w:rPr>
          <w:rFonts w:ascii="UD デジタル 教科書体 NP" w:eastAsia="UD デジタル 教科書体 NP" w:hAnsi="メイリオ" w:hint="eastAsia"/>
          <w:sz w:val="20"/>
          <w:szCs w:val="20"/>
        </w:rPr>
        <w:t>『できる日本語</w:t>
      </w:r>
      <w:r>
        <w:rPr>
          <w:rFonts w:ascii="UD デジタル 教科書体 NP" w:eastAsia="UD デジタル 教科書体 NP" w:hAnsi="メイリオ" w:hint="eastAsia"/>
          <w:sz w:val="20"/>
          <w:szCs w:val="20"/>
        </w:rPr>
        <w:t>初級・初中級　第2版』</w:t>
      </w:r>
    </w:p>
    <w:p w14:paraId="647970E9" w14:textId="77777777" w:rsidR="00AA19D7" w:rsidRDefault="00AA19D7" w:rsidP="00AA19D7">
      <w:pPr>
        <w:ind w:firstLineChars="600" w:firstLine="1200"/>
        <w:jc w:val="left"/>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r w:rsidRPr="00A9515B">
        <w:rPr>
          <w:rFonts w:ascii="UD デジタル 教科書体 NP" w:eastAsia="UD デジタル 教科書体 NP" w:hAnsi="メイリオ" w:hint="eastAsia"/>
          <w:sz w:val="20"/>
          <w:szCs w:val="20"/>
        </w:rPr>
        <w:t>音声＆スクリプト</w:t>
      </w:r>
      <w:r>
        <w:rPr>
          <w:rFonts w:ascii="UD デジタル 教科書体 NP" w:eastAsia="UD デジタル 教科書体 NP" w:hAnsi="メイリオ" w:hint="eastAsia"/>
          <w:sz w:val="20"/>
          <w:szCs w:val="20"/>
        </w:rPr>
        <w:t xml:space="preserve">　　</w:t>
      </w:r>
      <w:r w:rsidRPr="00A9515B">
        <w:rPr>
          <w:rFonts w:ascii="UD デジタル 教科書体 NP" w:eastAsia="UD デジタル 教科書体 NP" w:hAnsi="メイリオ" w:hint="eastAsia"/>
          <w:sz w:val="20"/>
          <w:szCs w:val="20"/>
        </w:rPr>
        <w:t xml:space="preserve">　　　　　</w:t>
      </w:r>
      <w:hyperlink r:id="rId19" w:history="1">
        <w:r w:rsidRPr="00A9515B">
          <w:rPr>
            <w:rStyle w:val="a9"/>
            <w:rFonts w:ascii="UD デジタル 教科書体 NP" w:eastAsia="UD デジタル 教科書体 NP" w:hAnsi="メイリオ" w:hint="eastAsia"/>
            <w:sz w:val="20"/>
            <w:szCs w:val="20"/>
          </w:rPr>
          <w:t>https://portal-dlc.alc.co.jp/</w:t>
        </w:r>
      </w:hyperlink>
      <w:r w:rsidRPr="00A9515B">
        <w:rPr>
          <w:rFonts w:ascii="UD デジタル 教科書体 NP" w:eastAsia="UD デジタル 教科書体 NP" w:hAnsi="メイリオ" w:hint="eastAsia"/>
          <w:sz w:val="20"/>
          <w:szCs w:val="20"/>
        </w:rPr>
        <w:t xml:space="preserve">　</w:t>
      </w:r>
    </w:p>
    <w:p w14:paraId="14382022" w14:textId="77777777" w:rsidR="003606F2" w:rsidRPr="00A9515B" w:rsidRDefault="003606F2" w:rsidP="003606F2">
      <w:pPr>
        <w:ind w:firstLineChars="700" w:firstLine="1400"/>
        <w:jc w:val="left"/>
        <w:rPr>
          <w:rFonts w:ascii="UD デジタル 教科書体 NP" w:eastAsia="UD デジタル 教科書体 NP" w:hAnsi="メイリオ"/>
          <w:sz w:val="20"/>
          <w:szCs w:val="20"/>
        </w:rPr>
      </w:pPr>
      <w:r w:rsidRPr="00B40962">
        <w:rPr>
          <w:rFonts w:ascii="UD デジタル 教科書体 NP" w:eastAsia="UD デジタル 教科書体 NP" w:hAnsi="メイリオ" w:hint="eastAsia"/>
          <w:sz w:val="20"/>
          <w:szCs w:val="20"/>
        </w:rPr>
        <w:t xml:space="preserve">イラスト　　　　　　　　　　　</w:t>
      </w:r>
      <w:hyperlink r:id="rId20" w:history="1">
        <w:r w:rsidRPr="00B40962">
          <w:rPr>
            <w:rStyle w:val="a9"/>
            <w:rFonts w:ascii="Arial" w:hAnsi="Arial" w:cs="Arial"/>
            <w:shd w:val="clear" w:color="auto" w:fill="FFFFFF"/>
          </w:rPr>
          <w:t>https://link.directcloud.jp/FalJANbc53</w:t>
        </w:r>
      </w:hyperlink>
    </w:p>
    <w:p w14:paraId="5164668F" w14:textId="0DBA3045" w:rsidR="00357861" w:rsidRDefault="00AA19D7" w:rsidP="00357861">
      <w:pPr>
        <w:pStyle w:val="Web"/>
        <w:shd w:val="clear" w:color="auto" w:fill="FFFFFF"/>
        <w:spacing w:after="480" w:line="480" w:lineRule="auto"/>
        <w:rPr>
          <w:rFonts w:ascii="UD デジタル 教科書体 NP" w:eastAsia="UD デジタル 教科書体 NP" w:hAnsi="メイリオ"/>
          <w:sz w:val="20"/>
          <w:szCs w:val="20"/>
        </w:rPr>
      </w:pPr>
      <w:r w:rsidRPr="00A9515B">
        <w:rPr>
          <w:rFonts w:ascii="UD デジタル 教科書体 NP" w:eastAsia="UD デジタル 教科書体 NP" w:hAnsi="メイリオ" w:hint="eastAsia"/>
          <w:sz w:val="20"/>
          <w:szCs w:val="20"/>
        </w:rPr>
        <w:t xml:space="preserve">　　</w:t>
      </w:r>
      <w:r>
        <w:rPr>
          <w:rFonts w:ascii="UD デジタル 教科書体 NP" w:eastAsia="UD デジタル 教科書体 NP" w:hAnsi="メイリオ" w:hint="eastAsia"/>
          <w:sz w:val="20"/>
          <w:szCs w:val="20"/>
        </w:rPr>
        <w:t xml:space="preserve">　　　</w:t>
      </w:r>
      <w:r w:rsidR="00357861">
        <w:rPr>
          <w:rFonts w:ascii="UD デジタル 教科書体 NP" w:eastAsia="UD デジタル 教科書体 NP" w:hAnsi="メイリオ" w:hint="eastAsia"/>
          <w:sz w:val="20"/>
          <w:szCs w:val="20"/>
        </w:rPr>
        <w:t>『</w:t>
      </w:r>
      <w:r>
        <w:rPr>
          <w:rFonts w:ascii="UD デジタル 教科書体 NP" w:eastAsia="UD デジタル 教科書体 NP" w:hAnsi="メイリオ" w:hint="eastAsia"/>
          <w:sz w:val="20"/>
          <w:szCs w:val="20"/>
        </w:rPr>
        <w:t xml:space="preserve">みんなの日本語　初級Ⅰ』本冊　音声　　</w:t>
      </w:r>
      <w:hyperlink r:id="rId21" w:history="1">
        <w:r w:rsidRPr="008073E0">
          <w:rPr>
            <w:rStyle w:val="a9"/>
            <w:rFonts w:ascii="UD デジタル 教科書体 NP" w:eastAsia="UD デジタル 教科書体 NP" w:hAnsi="メイリオ"/>
            <w:sz w:val="20"/>
            <w:szCs w:val="20"/>
          </w:rPr>
          <w:t>https://www.3anet.co.jp/np/resrcs/230020/</w:t>
        </w:r>
      </w:hyperlink>
    </w:p>
    <w:p w14:paraId="2E20C438" w14:textId="1407BB7B" w:rsidR="00AA19D7" w:rsidRDefault="00AA19D7" w:rsidP="008E0B69">
      <w:pPr>
        <w:widowControl/>
        <w:jc w:val="left"/>
        <w:rPr>
          <w:rFonts w:ascii="UD デジタル 教科書体 NP" w:eastAsia="UD デジタル 教科書体 NP" w:hAnsi="メイリオ"/>
          <w:b/>
          <w:sz w:val="32"/>
          <w:szCs w:val="32"/>
        </w:rPr>
      </w:pPr>
      <w:r>
        <w:rPr>
          <w:rFonts w:ascii="UD デジタル 教科書体 NP" w:eastAsia="UD デジタル 教科書体 NP" w:hAnsi="メイリオ"/>
          <w:sz w:val="20"/>
          <w:szCs w:val="20"/>
        </w:rPr>
        <w:br w:type="page"/>
      </w:r>
      <w:r w:rsidRPr="00927C47">
        <w:rPr>
          <w:rFonts w:ascii="UD デジタル 教科書体 NP" w:eastAsia="UD デジタル 教科書体 NP" w:hAnsi="メイリオ" w:hint="eastAsia"/>
          <w:b/>
          <w:sz w:val="32"/>
          <w:szCs w:val="32"/>
          <w:bdr w:val="single" w:sz="4" w:space="0" w:color="auto"/>
        </w:rPr>
        <w:lastRenderedPageBreak/>
        <w:t>課題</w:t>
      </w:r>
      <w:r>
        <w:rPr>
          <w:rFonts w:ascii="UD デジタル 教科書体 NP" w:eastAsia="UD デジタル 教科書体 NP" w:hAnsi="メイリオ" w:hint="eastAsia"/>
          <w:b/>
          <w:sz w:val="32"/>
          <w:szCs w:val="32"/>
          <w:bdr w:val="single" w:sz="4" w:space="0" w:color="auto"/>
        </w:rPr>
        <w:t>5</w:t>
      </w:r>
      <w:r w:rsidRPr="00927C47">
        <w:rPr>
          <w:rFonts w:ascii="UD デジタル 教科書体 NP" w:eastAsia="UD デジタル 教科書体 NP" w:hAnsi="メイリオ" w:hint="eastAsia"/>
          <w:b/>
          <w:sz w:val="32"/>
          <w:szCs w:val="32"/>
        </w:rPr>
        <w:t>：</w:t>
      </w:r>
      <w:bookmarkStart w:id="4" w:name="_Hlk199353437"/>
      <w:r w:rsidR="00C77430">
        <w:rPr>
          <w:rFonts w:ascii="UD デジタル 教科書体 NP" w:eastAsia="UD デジタル 教科書体 NP" w:hAnsi="メイリオ" w:hint="eastAsia"/>
          <w:b/>
          <w:sz w:val="32"/>
          <w:szCs w:val="32"/>
        </w:rPr>
        <w:t>自己評価と</w:t>
      </w:r>
      <w:r>
        <w:rPr>
          <w:rFonts w:ascii="UD デジタル 教科書体 NP" w:eastAsia="UD デジタル 教科書体 NP" w:hAnsi="メイリオ" w:hint="eastAsia"/>
          <w:b/>
          <w:sz w:val="32"/>
          <w:szCs w:val="32"/>
        </w:rPr>
        <w:t>教案修正</w:t>
      </w:r>
    </w:p>
    <w:bookmarkEnd w:id="4"/>
    <w:p w14:paraId="5695487B" w14:textId="77777777" w:rsidR="004F5BBC" w:rsidRDefault="004F5BBC" w:rsidP="00AA19D7">
      <w:pPr>
        <w:ind w:firstLineChars="200" w:firstLine="400"/>
        <w:rPr>
          <w:rFonts w:ascii="UD デジタル 教科書体 NP" w:eastAsia="UD デジタル 教科書体 NP" w:hAnsi="メイリオ"/>
          <w:sz w:val="20"/>
          <w:szCs w:val="20"/>
        </w:rPr>
      </w:pPr>
    </w:p>
    <w:p w14:paraId="3F38BB9D" w14:textId="4B2BBB83" w:rsidR="004F5BBC" w:rsidRDefault="00AA19D7" w:rsidP="00AA19D7">
      <w:pPr>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 xml:space="preserve">　　</w:t>
      </w:r>
      <w:r w:rsidR="004F5BBC">
        <w:rPr>
          <w:rFonts w:ascii="UD デジタル 教科書体 NP" w:eastAsia="UD デジタル 教科書体 NP" w:hAnsi="メイリオ" w:hint="eastAsia"/>
          <w:sz w:val="20"/>
          <w:szCs w:val="20"/>
        </w:rPr>
        <w:t>①</w:t>
      </w:r>
      <w:r w:rsidR="00C77430">
        <w:rPr>
          <w:rFonts w:ascii="UD デジタル 教科書体 NP" w:eastAsia="UD デジタル 教科書体 NP" w:hAnsi="メイリオ" w:hint="eastAsia"/>
          <w:sz w:val="20"/>
          <w:szCs w:val="20"/>
        </w:rPr>
        <w:t>模擬</w:t>
      </w:r>
      <w:r w:rsidR="006074E3">
        <w:rPr>
          <w:rFonts w:ascii="UD デジタル 教科書体 NP" w:eastAsia="UD デジタル 教科書体 NP" w:hAnsi="メイリオ" w:hint="eastAsia"/>
          <w:sz w:val="20"/>
          <w:szCs w:val="20"/>
        </w:rPr>
        <w:t>授業</w:t>
      </w:r>
      <w:r w:rsidR="00357861">
        <w:rPr>
          <w:rFonts w:ascii="UD デジタル 教科書体 NP" w:eastAsia="UD デジタル 教科書体 NP" w:hAnsi="メイリオ" w:hint="eastAsia"/>
          <w:sz w:val="20"/>
          <w:szCs w:val="20"/>
        </w:rPr>
        <w:t>3</w:t>
      </w:r>
      <w:r w:rsidR="00C77430">
        <w:rPr>
          <w:rFonts w:ascii="UD デジタル 教科書体 NP" w:eastAsia="UD デジタル 教科書体 NP" w:hAnsi="メイリオ" w:hint="eastAsia"/>
          <w:sz w:val="20"/>
          <w:szCs w:val="20"/>
        </w:rPr>
        <w:t>について、</w:t>
      </w:r>
      <w:r w:rsidR="004F5BBC">
        <w:rPr>
          <w:rFonts w:ascii="UD デジタル 教科書体 NP" w:eastAsia="UD デジタル 教科書体 NP" w:hAnsi="メイリオ" w:hint="eastAsia"/>
          <w:sz w:val="20"/>
          <w:szCs w:val="20"/>
        </w:rPr>
        <w:t>他の受講生から受けたコメント等を参考に振り返り、「</w:t>
      </w:r>
      <w:r w:rsidR="00C77430">
        <w:rPr>
          <w:rFonts w:ascii="UD デジタル 教科書体 NP" w:eastAsia="UD デジタル 教科書体 NP" w:hAnsi="メイリオ" w:hint="eastAsia"/>
          <w:sz w:val="20"/>
          <w:szCs w:val="20"/>
        </w:rPr>
        <w:t>自己評価</w:t>
      </w:r>
      <w:r w:rsidR="004F5BBC">
        <w:rPr>
          <w:rFonts w:ascii="UD デジタル 教科書体 NP" w:eastAsia="UD デジタル 教科書体 NP" w:hAnsi="メイリオ" w:hint="eastAsia"/>
          <w:sz w:val="20"/>
          <w:szCs w:val="20"/>
        </w:rPr>
        <w:t>シート」をまと</w:t>
      </w:r>
    </w:p>
    <w:p w14:paraId="12D91C56" w14:textId="55C1BCA5" w:rsidR="008073E0" w:rsidRDefault="004F5BBC" w:rsidP="004F5BBC">
      <w:pPr>
        <w:ind w:firstLineChars="300" w:firstLine="6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める。</w:t>
      </w:r>
      <w:r w:rsidR="006074E3">
        <w:rPr>
          <w:rFonts w:ascii="UD デジタル 教科書体 NP" w:eastAsia="UD デジタル 教科書体 NP" w:hAnsi="メイリオ" w:hint="eastAsia"/>
          <w:sz w:val="20"/>
          <w:szCs w:val="20"/>
        </w:rPr>
        <w:t>また、模擬授業</w:t>
      </w:r>
      <w:r w:rsidR="00357861">
        <w:rPr>
          <w:rFonts w:ascii="UD デジタル 教科書体 NP" w:eastAsia="UD デジタル 教科書体 NP" w:hAnsi="メイリオ" w:hint="eastAsia"/>
          <w:sz w:val="20"/>
          <w:szCs w:val="20"/>
        </w:rPr>
        <w:t>1</w:t>
      </w:r>
      <w:r w:rsidR="008E0B69">
        <w:rPr>
          <w:rFonts w:ascii="UD デジタル 教科書体 NP" w:eastAsia="UD デジタル 教科書体 NP" w:hAnsi="メイリオ" w:hint="eastAsia"/>
          <w:sz w:val="20"/>
          <w:szCs w:val="20"/>
        </w:rPr>
        <w:t>，</w:t>
      </w:r>
      <w:r w:rsidR="00357861">
        <w:rPr>
          <w:rFonts w:ascii="UD デジタル 教科書体 NP" w:eastAsia="UD デジタル 教科書体 NP" w:hAnsi="メイリオ" w:hint="eastAsia"/>
          <w:sz w:val="20"/>
          <w:szCs w:val="20"/>
        </w:rPr>
        <w:t>2</w:t>
      </w:r>
      <w:r w:rsidR="006074E3">
        <w:rPr>
          <w:rFonts w:ascii="UD デジタル 教科書体 NP" w:eastAsia="UD デジタル 教科書体 NP" w:hAnsi="メイリオ" w:hint="eastAsia"/>
          <w:sz w:val="20"/>
          <w:szCs w:val="20"/>
        </w:rPr>
        <w:t>の自己評価シートについても、まとめておくこと。</w:t>
      </w:r>
    </w:p>
    <w:p w14:paraId="6ED5F7AB" w14:textId="77777777" w:rsidR="004F5BBC" w:rsidRPr="004F5BBC" w:rsidRDefault="004F5BBC" w:rsidP="004F5BBC">
      <w:pPr>
        <w:ind w:firstLineChars="200" w:firstLine="400"/>
        <w:rPr>
          <w:rFonts w:ascii="UD デジタル 教科書体 NP" w:eastAsia="UD デジタル 教科書体 NP" w:hAnsi="メイリオ"/>
          <w:sz w:val="20"/>
          <w:szCs w:val="20"/>
        </w:rPr>
      </w:pPr>
    </w:p>
    <w:p w14:paraId="5745A1D1" w14:textId="194F09A1" w:rsidR="004F5BBC" w:rsidRDefault="004F5BBC" w:rsidP="004F5BBC">
      <w:pPr>
        <w:ind w:firstLineChars="200" w:firstLine="4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②模擬授業</w:t>
      </w:r>
      <w:r w:rsidR="00357861">
        <w:rPr>
          <w:rFonts w:ascii="UD デジタル 教科書体 NP" w:eastAsia="UD デジタル 教科書体 NP" w:hAnsi="メイリオ" w:hint="eastAsia"/>
          <w:sz w:val="20"/>
          <w:szCs w:val="20"/>
        </w:rPr>
        <w:t>3</w:t>
      </w:r>
      <w:r>
        <w:rPr>
          <w:rFonts w:ascii="UD デジタル 教科書体 NP" w:eastAsia="UD デジタル 教科書体 NP" w:hAnsi="メイリオ" w:hint="eastAsia"/>
          <w:sz w:val="20"/>
          <w:szCs w:val="20"/>
        </w:rPr>
        <w:t>で使用した教案を、振り返りを踏まえて修正する。</w:t>
      </w:r>
    </w:p>
    <w:p w14:paraId="2B65A872" w14:textId="77777777" w:rsidR="004F5BBC" w:rsidRDefault="004F5BBC" w:rsidP="004F5BBC">
      <w:pPr>
        <w:ind w:firstLineChars="200" w:firstLine="400"/>
        <w:rPr>
          <w:rFonts w:ascii="UD デジタル 教科書体 NP" w:eastAsia="UD デジタル 教科書体 NP" w:hAnsi="メイリオ"/>
          <w:sz w:val="20"/>
          <w:szCs w:val="20"/>
        </w:rPr>
      </w:pPr>
    </w:p>
    <w:p w14:paraId="5B1EAEC1" w14:textId="7B6D6B7D" w:rsidR="004F5BBC" w:rsidRDefault="004F5BBC" w:rsidP="004F5BBC">
      <w:pPr>
        <w:ind w:firstLineChars="200" w:firstLine="400"/>
        <w:rPr>
          <w:rFonts w:ascii="UD デジタル 教科書体 NP" w:eastAsia="UD デジタル 教科書体 NP" w:hAnsi="メイリオ"/>
          <w:sz w:val="20"/>
          <w:szCs w:val="20"/>
        </w:rPr>
      </w:pPr>
      <w:r>
        <w:rPr>
          <w:rFonts w:ascii="UD デジタル 教科書体 NP" w:eastAsia="UD デジタル 教科書体 NP" w:hAnsi="メイリオ" w:hint="eastAsia"/>
          <w:sz w:val="20"/>
          <w:szCs w:val="20"/>
        </w:rPr>
        <w:t>次回、</w:t>
      </w:r>
      <w:r w:rsidR="00C77430">
        <w:rPr>
          <w:rFonts w:ascii="UD デジタル 教科書体 NP" w:eastAsia="UD デジタル 教科書体 NP" w:hAnsi="メイリオ" w:hint="eastAsia"/>
          <w:sz w:val="20"/>
          <w:szCs w:val="20"/>
        </w:rPr>
        <w:t>自己評価</w:t>
      </w:r>
      <w:r>
        <w:rPr>
          <w:rFonts w:ascii="UD デジタル 教科書体 NP" w:eastAsia="UD デジタル 教科書体 NP" w:hAnsi="メイリオ" w:hint="eastAsia"/>
          <w:sz w:val="20"/>
          <w:szCs w:val="20"/>
        </w:rPr>
        <w:t>シートをグループで共有し、教案のどこをどのように修正したのか発表する。</w:t>
      </w:r>
    </w:p>
    <w:p w14:paraId="5534AAAF" w14:textId="77777777" w:rsidR="004F5BBC" w:rsidRDefault="004F5BBC" w:rsidP="004F5BBC">
      <w:pPr>
        <w:ind w:firstLineChars="200" w:firstLine="400"/>
        <w:rPr>
          <w:rFonts w:ascii="UD デジタル 教科書体 NP" w:eastAsia="UD デジタル 教科書体 NP" w:hAnsi="メイリオ"/>
          <w:sz w:val="20"/>
          <w:szCs w:val="20"/>
        </w:rPr>
      </w:pPr>
    </w:p>
    <w:p w14:paraId="66CD6935" w14:textId="77777777" w:rsidR="004F5BBC" w:rsidRPr="004F5BBC" w:rsidRDefault="004F5BBC" w:rsidP="004F5BBC">
      <w:pPr>
        <w:ind w:firstLineChars="200" w:firstLine="400"/>
        <w:rPr>
          <w:rFonts w:ascii="UD デジタル 教科書体 NP" w:eastAsia="UD デジタル 教科書体 NP" w:hAnsi="メイリオ"/>
          <w:sz w:val="20"/>
          <w:szCs w:val="20"/>
        </w:rPr>
      </w:pPr>
    </w:p>
    <w:p w14:paraId="7033FB4A" w14:textId="77777777" w:rsidR="004F5BBC" w:rsidRPr="00AA19D7" w:rsidRDefault="004F5BBC" w:rsidP="00AA19D7">
      <w:pPr>
        <w:rPr>
          <w:rFonts w:ascii="UD デジタル 教科書体 NP" w:eastAsia="UD デジタル 教科書体 NP" w:hAnsi="メイリオ"/>
          <w:sz w:val="20"/>
          <w:szCs w:val="20"/>
        </w:rPr>
      </w:pPr>
    </w:p>
    <w:sectPr w:rsidR="004F5BBC" w:rsidRPr="00AA19D7" w:rsidSect="0091645D">
      <w:headerReference w:type="default" r:id="rId22"/>
      <w:footerReference w:type="default" r:id="rId23"/>
      <w:pgSz w:w="11906" w:h="16838" w:code="9"/>
      <w:pgMar w:top="1134" w:right="1134" w:bottom="567" w:left="1134" w:header="851" w:footer="567" w:gutter="0"/>
      <w:cols w:space="425"/>
      <w:docGrid w:type="lines" w:linePitch="34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66AD5" w14:textId="77777777" w:rsidR="002B4759" w:rsidRDefault="002B4759" w:rsidP="004D200C">
      <w:r>
        <w:separator/>
      </w:r>
    </w:p>
  </w:endnote>
  <w:endnote w:type="continuationSeparator" w:id="0">
    <w:p w14:paraId="4F02E4F8" w14:textId="77777777" w:rsidR="002B4759" w:rsidRDefault="002B4759" w:rsidP="004D2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UD デジタル 教科書体 NP">
    <w:altName w:val="Yu Gothic"/>
    <w:panose1 w:val="02020400000000000000"/>
    <w:charset w:val="80"/>
    <w:family w:val="roman"/>
    <w:pitch w:val="variable"/>
    <w:sig w:usb0="800002A3" w:usb1="2AC7ECFA" w:usb2="00000010" w:usb3="00000000" w:csb0="00020000" w:csb1="00000000"/>
  </w:font>
  <w:font w:name="メイリオ">
    <w:altName w:val="Meiryo"/>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905901"/>
      <w:docPartObj>
        <w:docPartGallery w:val="Page Numbers (Bottom of Page)"/>
        <w:docPartUnique/>
      </w:docPartObj>
    </w:sdtPr>
    <w:sdtEndPr>
      <w:rPr>
        <w:rFonts w:ascii="ＭＳ Ｐゴシック" w:eastAsia="ＭＳ Ｐゴシック" w:hAnsi="ＭＳ Ｐゴシック"/>
        <w:sz w:val="16"/>
        <w:szCs w:val="16"/>
      </w:rPr>
    </w:sdtEndPr>
    <w:sdtContent>
      <w:sdt>
        <w:sdtPr>
          <w:id w:val="-1769616900"/>
          <w:docPartObj>
            <w:docPartGallery w:val="Page Numbers (Top of Page)"/>
            <w:docPartUnique/>
          </w:docPartObj>
        </w:sdtPr>
        <w:sdtEndPr>
          <w:rPr>
            <w:rFonts w:ascii="ＭＳ Ｐゴシック" w:eastAsia="ＭＳ Ｐゴシック" w:hAnsi="ＭＳ Ｐゴシック"/>
            <w:sz w:val="16"/>
            <w:szCs w:val="16"/>
          </w:rPr>
        </w:sdtEndPr>
        <w:sdtContent>
          <w:p w14:paraId="54E13FB8" w14:textId="59F168D2" w:rsidR="00C77430" w:rsidRPr="00C77430" w:rsidRDefault="00C77430">
            <w:pPr>
              <w:pStyle w:val="a5"/>
              <w:jc w:val="right"/>
              <w:rPr>
                <w:rFonts w:ascii="ＭＳ Ｐゴシック" w:eastAsia="ＭＳ Ｐゴシック" w:hAnsi="ＭＳ Ｐゴシック"/>
                <w:sz w:val="16"/>
                <w:szCs w:val="16"/>
              </w:rPr>
            </w:pPr>
            <w:r>
              <w:rPr>
                <w:lang w:val="ja-JP"/>
              </w:rPr>
              <w:t xml:space="preserve"> </w:t>
            </w:r>
            <w:r w:rsidRPr="00C77430">
              <w:rPr>
                <w:rFonts w:ascii="ＭＳ Ｐゴシック" w:eastAsia="ＭＳ Ｐゴシック" w:hAnsi="ＭＳ Ｐゴシック"/>
                <w:b/>
                <w:bCs/>
                <w:sz w:val="16"/>
                <w:szCs w:val="16"/>
              </w:rPr>
              <w:fldChar w:fldCharType="begin"/>
            </w:r>
            <w:r w:rsidRPr="00C77430">
              <w:rPr>
                <w:rFonts w:ascii="ＭＳ Ｐゴシック" w:eastAsia="ＭＳ Ｐゴシック" w:hAnsi="ＭＳ Ｐゴシック"/>
                <w:b/>
                <w:bCs/>
                <w:sz w:val="16"/>
                <w:szCs w:val="16"/>
              </w:rPr>
              <w:instrText>PAGE</w:instrText>
            </w:r>
            <w:r w:rsidRPr="00C77430">
              <w:rPr>
                <w:rFonts w:ascii="ＭＳ Ｐゴシック" w:eastAsia="ＭＳ Ｐゴシック" w:hAnsi="ＭＳ Ｐゴシック"/>
                <w:b/>
                <w:bCs/>
                <w:sz w:val="16"/>
                <w:szCs w:val="16"/>
              </w:rPr>
              <w:fldChar w:fldCharType="separate"/>
            </w:r>
            <w:r w:rsidR="006A6B99">
              <w:rPr>
                <w:rFonts w:ascii="ＭＳ Ｐゴシック" w:eastAsia="ＭＳ Ｐゴシック" w:hAnsi="ＭＳ Ｐゴシック"/>
                <w:b/>
                <w:bCs/>
                <w:noProof/>
                <w:sz w:val="16"/>
                <w:szCs w:val="16"/>
              </w:rPr>
              <w:t>7</w:t>
            </w:r>
            <w:r w:rsidRPr="00C77430">
              <w:rPr>
                <w:rFonts w:ascii="ＭＳ Ｐゴシック" w:eastAsia="ＭＳ Ｐゴシック" w:hAnsi="ＭＳ Ｐゴシック"/>
                <w:b/>
                <w:bCs/>
                <w:sz w:val="16"/>
                <w:szCs w:val="16"/>
              </w:rPr>
              <w:fldChar w:fldCharType="end"/>
            </w:r>
            <w:r w:rsidRPr="00C77430">
              <w:rPr>
                <w:rFonts w:ascii="ＭＳ Ｐゴシック" w:eastAsia="ＭＳ Ｐゴシック" w:hAnsi="ＭＳ Ｐゴシック"/>
                <w:sz w:val="16"/>
                <w:szCs w:val="16"/>
                <w:lang w:val="ja-JP"/>
              </w:rPr>
              <w:t xml:space="preserve"> / </w:t>
            </w:r>
            <w:r w:rsidRPr="00C77430">
              <w:rPr>
                <w:rFonts w:ascii="ＭＳ Ｐゴシック" w:eastAsia="ＭＳ Ｐゴシック" w:hAnsi="ＭＳ Ｐゴシック"/>
                <w:b/>
                <w:bCs/>
                <w:sz w:val="16"/>
                <w:szCs w:val="16"/>
              </w:rPr>
              <w:fldChar w:fldCharType="begin"/>
            </w:r>
            <w:r w:rsidRPr="00C77430">
              <w:rPr>
                <w:rFonts w:ascii="ＭＳ Ｐゴシック" w:eastAsia="ＭＳ Ｐゴシック" w:hAnsi="ＭＳ Ｐゴシック"/>
                <w:b/>
                <w:bCs/>
                <w:sz w:val="16"/>
                <w:szCs w:val="16"/>
              </w:rPr>
              <w:instrText>NUMPAGES</w:instrText>
            </w:r>
            <w:r w:rsidRPr="00C77430">
              <w:rPr>
                <w:rFonts w:ascii="ＭＳ Ｐゴシック" w:eastAsia="ＭＳ Ｐゴシック" w:hAnsi="ＭＳ Ｐゴシック"/>
                <w:b/>
                <w:bCs/>
                <w:sz w:val="16"/>
                <w:szCs w:val="16"/>
              </w:rPr>
              <w:fldChar w:fldCharType="separate"/>
            </w:r>
            <w:r w:rsidR="006A6B99">
              <w:rPr>
                <w:rFonts w:ascii="ＭＳ Ｐゴシック" w:eastAsia="ＭＳ Ｐゴシック" w:hAnsi="ＭＳ Ｐゴシック"/>
                <w:b/>
                <w:bCs/>
                <w:noProof/>
                <w:sz w:val="16"/>
                <w:szCs w:val="16"/>
              </w:rPr>
              <w:t>7</w:t>
            </w:r>
            <w:r w:rsidRPr="00C77430">
              <w:rPr>
                <w:rFonts w:ascii="ＭＳ Ｐゴシック" w:eastAsia="ＭＳ Ｐゴシック" w:hAnsi="ＭＳ Ｐゴシック"/>
                <w:b/>
                <w:bCs/>
                <w:sz w:val="16"/>
                <w:szCs w:val="16"/>
              </w:rPr>
              <w:fldChar w:fldCharType="end"/>
            </w:r>
          </w:p>
        </w:sdtContent>
      </w:sdt>
    </w:sdtContent>
  </w:sdt>
  <w:p w14:paraId="4546346B" w14:textId="2B438E55" w:rsidR="00866F4F" w:rsidRPr="00400ECB" w:rsidRDefault="00400ECB" w:rsidP="00400ECB">
    <w:pPr>
      <w:pStyle w:val="a5"/>
      <w:jc w:val="right"/>
      <w:rPr>
        <w:i/>
        <w:iCs/>
        <w:sz w:val="16"/>
        <w:szCs w:val="16"/>
      </w:rPr>
    </w:pPr>
    <w:r w:rsidRPr="00400ECB">
      <w:rPr>
        <w:rFonts w:hint="eastAsia"/>
        <w:i/>
        <w:iCs/>
        <w:sz w:val="16"/>
        <w:szCs w:val="16"/>
      </w:rPr>
      <w:t>2026.01</w:t>
    </w:r>
    <w:r w:rsidRPr="00400ECB">
      <w:rPr>
        <w:rFonts w:hint="eastAsia"/>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50A42" w14:textId="77777777" w:rsidR="002B4759" w:rsidRDefault="002B4759" w:rsidP="004D200C">
      <w:r>
        <w:separator/>
      </w:r>
    </w:p>
  </w:footnote>
  <w:footnote w:type="continuationSeparator" w:id="0">
    <w:p w14:paraId="677CCCFD" w14:textId="77777777" w:rsidR="002B4759" w:rsidRDefault="002B4759" w:rsidP="004D2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346A" w14:textId="4D4E37C8" w:rsidR="004D200C" w:rsidRDefault="004D200C" w:rsidP="004D200C">
    <w:pPr>
      <w:pStyle w:val="a3"/>
      <w:tabs>
        <w:tab w:val="clear" w:pos="4252"/>
        <w:tab w:val="clear" w:pos="8504"/>
        <w:tab w:val="center" w:pos="4819"/>
        <w:tab w:val="right" w:pos="9638"/>
      </w:tabs>
    </w:pPr>
    <w:r w:rsidRPr="00927C47">
      <w:rPr>
        <w:rFonts w:hint="eastAsia"/>
        <w:sz w:val="18"/>
        <w:szCs w:val="18"/>
      </w:rPr>
      <w:t xml:space="preserve">日本語教育実践１（留学生）　</w:t>
    </w:r>
    <w:r>
      <w:rPr>
        <w:rFonts w:hint="eastAsia"/>
      </w:rPr>
      <w:t xml:space="preserve">　　　　　</w:t>
    </w:r>
    <w:r w:rsidR="00AD7356">
      <w:rPr>
        <w:rFonts w:hint="eastAsia"/>
      </w:rPr>
      <w:t xml:space="preserve">　　　　　　　　　　　　　　</w:t>
    </w:r>
    <w:r w:rsidR="00AD7356">
      <w:rPr>
        <w:rFonts w:hint="eastAsia"/>
      </w:rPr>
      <w:t>©</w:t>
    </w:r>
    <w:r w:rsidR="00AD7356">
      <w:rPr>
        <w:rFonts w:hint="eastAsia"/>
      </w:rPr>
      <w:t>ヒューマンアカデミー株式会社</w:t>
    </w: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attachedTemplate r:id="rId1"/>
  <w:defaultTabStop w:val="840"/>
  <w:drawingGridHorizontalSpacing w:val="105"/>
  <w:drawingGridVerticalSpacing w:val="172"/>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00C"/>
    <w:rsid w:val="000C1616"/>
    <w:rsid w:val="000D4A13"/>
    <w:rsid w:val="0016434A"/>
    <w:rsid w:val="00186597"/>
    <w:rsid w:val="001919E4"/>
    <w:rsid w:val="001928C4"/>
    <w:rsid w:val="00194723"/>
    <w:rsid w:val="002173E4"/>
    <w:rsid w:val="0028216B"/>
    <w:rsid w:val="0028501C"/>
    <w:rsid w:val="002B3E17"/>
    <w:rsid w:val="002B4759"/>
    <w:rsid w:val="002B769A"/>
    <w:rsid w:val="00357861"/>
    <w:rsid w:val="003606F2"/>
    <w:rsid w:val="00400ECB"/>
    <w:rsid w:val="00427E00"/>
    <w:rsid w:val="004536AE"/>
    <w:rsid w:val="004606F5"/>
    <w:rsid w:val="004D200C"/>
    <w:rsid w:val="004D2E72"/>
    <w:rsid w:val="004F5BBC"/>
    <w:rsid w:val="00521180"/>
    <w:rsid w:val="005804ED"/>
    <w:rsid w:val="006072AB"/>
    <w:rsid w:val="006074E3"/>
    <w:rsid w:val="006467FB"/>
    <w:rsid w:val="00690C7F"/>
    <w:rsid w:val="006A6B99"/>
    <w:rsid w:val="006E2C04"/>
    <w:rsid w:val="00721FC6"/>
    <w:rsid w:val="0073583E"/>
    <w:rsid w:val="007D290F"/>
    <w:rsid w:val="008073E0"/>
    <w:rsid w:val="00820BE3"/>
    <w:rsid w:val="008221D6"/>
    <w:rsid w:val="00841E14"/>
    <w:rsid w:val="00866F4F"/>
    <w:rsid w:val="008778C6"/>
    <w:rsid w:val="008E0B69"/>
    <w:rsid w:val="0091645D"/>
    <w:rsid w:val="00927C47"/>
    <w:rsid w:val="00937F65"/>
    <w:rsid w:val="009A43D3"/>
    <w:rsid w:val="00A02183"/>
    <w:rsid w:val="00A5193D"/>
    <w:rsid w:val="00A9515B"/>
    <w:rsid w:val="00A96E6A"/>
    <w:rsid w:val="00AA19D7"/>
    <w:rsid w:val="00AA4857"/>
    <w:rsid w:val="00AD7356"/>
    <w:rsid w:val="00B15997"/>
    <w:rsid w:val="00B35168"/>
    <w:rsid w:val="00B40962"/>
    <w:rsid w:val="00B42DAC"/>
    <w:rsid w:val="00B5530A"/>
    <w:rsid w:val="00B55C5A"/>
    <w:rsid w:val="00B91B56"/>
    <w:rsid w:val="00C7298D"/>
    <w:rsid w:val="00C77430"/>
    <w:rsid w:val="00C81D7D"/>
    <w:rsid w:val="00C8532A"/>
    <w:rsid w:val="00CB26EC"/>
    <w:rsid w:val="00D030E7"/>
    <w:rsid w:val="00D90DC9"/>
    <w:rsid w:val="00DE22DF"/>
    <w:rsid w:val="00FA4B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5463429"/>
  <w15:docId w15:val="{299D5BA9-82D7-4C69-870B-D98E1E1A3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16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200C"/>
    <w:pPr>
      <w:tabs>
        <w:tab w:val="center" w:pos="4252"/>
        <w:tab w:val="right" w:pos="8504"/>
      </w:tabs>
      <w:snapToGrid w:val="0"/>
    </w:pPr>
  </w:style>
  <w:style w:type="character" w:customStyle="1" w:styleId="a4">
    <w:name w:val="ヘッダー (文字)"/>
    <w:link w:val="a3"/>
    <w:uiPriority w:val="99"/>
    <w:rsid w:val="004D200C"/>
    <w:rPr>
      <w:kern w:val="2"/>
      <w:sz w:val="21"/>
      <w:szCs w:val="22"/>
    </w:rPr>
  </w:style>
  <w:style w:type="paragraph" w:styleId="a5">
    <w:name w:val="footer"/>
    <w:basedOn w:val="a"/>
    <w:link w:val="a6"/>
    <w:uiPriority w:val="99"/>
    <w:unhideWhenUsed/>
    <w:rsid w:val="004D200C"/>
    <w:pPr>
      <w:tabs>
        <w:tab w:val="center" w:pos="4252"/>
        <w:tab w:val="right" w:pos="8504"/>
      </w:tabs>
      <w:snapToGrid w:val="0"/>
    </w:pPr>
  </w:style>
  <w:style w:type="character" w:customStyle="1" w:styleId="a6">
    <w:name w:val="フッター (文字)"/>
    <w:link w:val="a5"/>
    <w:uiPriority w:val="99"/>
    <w:rsid w:val="004D200C"/>
    <w:rPr>
      <w:kern w:val="2"/>
      <w:sz w:val="21"/>
      <w:szCs w:val="22"/>
    </w:rPr>
  </w:style>
  <w:style w:type="paragraph" w:styleId="a7">
    <w:name w:val="Balloon Text"/>
    <w:basedOn w:val="a"/>
    <w:link w:val="a8"/>
    <w:uiPriority w:val="99"/>
    <w:semiHidden/>
    <w:unhideWhenUsed/>
    <w:rsid w:val="004D200C"/>
    <w:rPr>
      <w:rFonts w:ascii="Arial" w:eastAsia="ＭＳ ゴシック" w:hAnsi="Arial"/>
      <w:sz w:val="18"/>
      <w:szCs w:val="18"/>
    </w:rPr>
  </w:style>
  <w:style w:type="character" w:customStyle="1" w:styleId="a8">
    <w:name w:val="吹き出し (文字)"/>
    <w:link w:val="a7"/>
    <w:uiPriority w:val="99"/>
    <w:semiHidden/>
    <w:rsid w:val="004D200C"/>
    <w:rPr>
      <w:rFonts w:ascii="Arial" w:eastAsia="ＭＳ ゴシック" w:hAnsi="Arial" w:cs="Times New Roman"/>
      <w:kern w:val="2"/>
      <w:sz w:val="18"/>
      <w:szCs w:val="18"/>
    </w:rPr>
  </w:style>
  <w:style w:type="character" w:styleId="a9">
    <w:name w:val="Hyperlink"/>
    <w:basedOn w:val="a0"/>
    <w:uiPriority w:val="99"/>
    <w:unhideWhenUsed/>
    <w:rsid w:val="0028501C"/>
    <w:rPr>
      <w:color w:val="0000FF" w:themeColor="hyperlink"/>
      <w:u w:val="single"/>
    </w:rPr>
  </w:style>
  <w:style w:type="character" w:styleId="aa">
    <w:name w:val="FollowedHyperlink"/>
    <w:basedOn w:val="a0"/>
    <w:uiPriority w:val="99"/>
    <w:semiHidden/>
    <w:unhideWhenUsed/>
    <w:rsid w:val="00B5530A"/>
    <w:rPr>
      <w:color w:val="800080" w:themeColor="followedHyperlink"/>
      <w:u w:val="single"/>
    </w:rPr>
  </w:style>
  <w:style w:type="character" w:customStyle="1" w:styleId="UnresolvedMention">
    <w:name w:val="Unresolved Mention"/>
    <w:basedOn w:val="a0"/>
    <w:uiPriority w:val="99"/>
    <w:semiHidden/>
    <w:unhideWhenUsed/>
    <w:rsid w:val="000D4A13"/>
    <w:rPr>
      <w:color w:val="605E5C"/>
      <w:shd w:val="clear" w:color="auto" w:fill="E1DFDD"/>
    </w:rPr>
  </w:style>
  <w:style w:type="paragraph" w:styleId="Web">
    <w:name w:val="Normal (Web)"/>
    <w:basedOn w:val="a"/>
    <w:uiPriority w:val="99"/>
    <w:unhideWhenUsed/>
    <w:rsid w:val="000D4A1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6862">
      <w:bodyDiv w:val="1"/>
      <w:marLeft w:val="0"/>
      <w:marRight w:val="0"/>
      <w:marTop w:val="0"/>
      <w:marBottom w:val="0"/>
      <w:divBdr>
        <w:top w:val="none" w:sz="0" w:space="0" w:color="auto"/>
        <w:left w:val="none" w:sz="0" w:space="0" w:color="auto"/>
        <w:bottom w:val="none" w:sz="0" w:space="0" w:color="auto"/>
        <w:right w:val="none" w:sz="0" w:space="0" w:color="auto"/>
      </w:divBdr>
    </w:div>
    <w:div w:id="283081614">
      <w:bodyDiv w:val="1"/>
      <w:marLeft w:val="0"/>
      <w:marRight w:val="0"/>
      <w:marTop w:val="0"/>
      <w:marBottom w:val="0"/>
      <w:divBdr>
        <w:top w:val="none" w:sz="0" w:space="0" w:color="auto"/>
        <w:left w:val="none" w:sz="0" w:space="0" w:color="auto"/>
        <w:bottom w:val="none" w:sz="0" w:space="0" w:color="auto"/>
        <w:right w:val="none" w:sz="0" w:space="0" w:color="auto"/>
      </w:divBdr>
    </w:div>
    <w:div w:id="725178897">
      <w:bodyDiv w:val="1"/>
      <w:marLeft w:val="0"/>
      <w:marRight w:val="0"/>
      <w:marTop w:val="0"/>
      <w:marBottom w:val="0"/>
      <w:divBdr>
        <w:top w:val="none" w:sz="0" w:space="0" w:color="auto"/>
        <w:left w:val="none" w:sz="0" w:space="0" w:color="auto"/>
        <w:bottom w:val="none" w:sz="0" w:space="0" w:color="auto"/>
        <w:right w:val="none" w:sz="0" w:space="0" w:color="auto"/>
      </w:divBdr>
    </w:div>
    <w:div w:id="1522550339">
      <w:bodyDiv w:val="1"/>
      <w:marLeft w:val="0"/>
      <w:marRight w:val="0"/>
      <w:marTop w:val="0"/>
      <w:marBottom w:val="0"/>
      <w:divBdr>
        <w:top w:val="none" w:sz="0" w:space="0" w:color="auto"/>
        <w:left w:val="none" w:sz="0" w:space="0" w:color="auto"/>
        <w:bottom w:val="none" w:sz="0" w:space="0" w:color="auto"/>
        <w:right w:val="none" w:sz="0" w:space="0" w:color="auto"/>
      </w:divBdr>
    </w:div>
    <w:div w:id="158737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nk.directcloud.jp/FalJANbc53" TargetMode="External"/><Relationship Id="rId13" Type="http://schemas.openxmlformats.org/officeDocument/2006/relationships/hyperlink" Target="https://www.3anet.co.jp/np/resrcs/230020/" TargetMode="External"/><Relationship Id="rId18" Type="http://schemas.openxmlformats.org/officeDocument/2006/relationships/hyperlink" Target="https://ask-books.com/jp/978-4-86639-066-6/" TargetMode="External"/><Relationship Id="rId3" Type="http://schemas.openxmlformats.org/officeDocument/2006/relationships/webSettings" Target="webSettings.xml"/><Relationship Id="rId21" Type="http://schemas.openxmlformats.org/officeDocument/2006/relationships/hyperlink" Target="https://www.3anet.co.jp/np/resrcs/230020/" TargetMode="External"/><Relationship Id="rId7" Type="http://schemas.openxmlformats.org/officeDocument/2006/relationships/hyperlink" Target="https://portal-dlc.alc.co.jp/" TargetMode="External"/><Relationship Id="rId12" Type="http://schemas.openxmlformats.org/officeDocument/2006/relationships/hyperlink" Target="https://link.directcloud.jp/FalJANbc53" TargetMode="External"/><Relationship Id="rId17" Type="http://schemas.openxmlformats.org/officeDocument/2006/relationships/hyperlink" Target="https://www.3anet.co.jp/np/resrcs/230020/"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ink.directcloud.jp/FalJANbc53" TargetMode="External"/><Relationship Id="rId20" Type="http://schemas.openxmlformats.org/officeDocument/2006/relationships/hyperlink" Target="https://link.directcloud.jp/FalJANbc53" TargetMode="External"/><Relationship Id="rId1" Type="http://schemas.openxmlformats.org/officeDocument/2006/relationships/styles" Target="styles.xml"/><Relationship Id="rId6" Type="http://schemas.openxmlformats.org/officeDocument/2006/relationships/hyperlink" Target="https://ask-books.com/jp/978-4-86639-066-6/" TargetMode="External"/><Relationship Id="rId11" Type="http://schemas.openxmlformats.org/officeDocument/2006/relationships/hyperlink" Target="https://portal-dlc.alc.co.jp/"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portal-dlc.alc.co.jp/" TargetMode="External"/><Relationship Id="rId23" Type="http://schemas.openxmlformats.org/officeDocument/2006/relationships/footer" Target="footer1.xml"/><Relationship Id="rId10" Type="http://schemas.openxmlformats.org/officeDocument/2006/relationships/hyperlink" Target="https://ask-books.com/jp/978-4-86639-066-6/" TargetMode="External"/><Relationship Id="rId19" Type="http://schemas.openxmlformats.org/officeDocument/2006/relationships/hyperlink" Target="https://portal-dlc.alc.co.jp/" TargetMode="External"/><Relationship Id="rId4" Type="http://schemas.openxmlformats.org/officeDocument/2006/relationships/footnotes" Target="footnotes.xml"/><Relationship Id="rId9" Type="http://schemas.openxmlformats.org/officeDocument/2006/relationships/hyperlink" Target="https://www.3anet.co.jp/np/resrcs/230020/" TargetMode="External"/><Relationship Id="rId14" Type="http://schemas.openxmlformats.org/officeDocument/2006/relationships/hyperlink" Target="https://ask-books.com/jp/978-4-86639-066-6/"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21360;&#21047;\&#26085;&#26412;&#35486;&#25945;&#32946;&#23455;&#36341;1&#65288;&#30041;&#23398;&#29983;&#65289;&#35506;&#38988;&#12471;&#12540;&#12488;1.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日本語教育実践1（留学生）課題シート1</Template>
  <TotalTime>20</TotalTime>
  <Pages>7</Pages>
  <Words>1018</Words>
  <Characters>5804</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ヒューマンアカデミー株式会社</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ヒューマンアカデミー</dc:creator>
  <cp:lastModifiedBy>横山 可奈恵</cp:lastModifiedBy>
  <cp:revision>15</cp:revision>
  <cp:lastPrinted>2025-11-26T10:23:00Z</cp:lastPrinted>
  <dcterms:created xsi:type="dcterms:W3CDTF">2025-10-18T05:25:00Z</dcterms:created>
  <dcterms:modified xsi:type="dcterms:W3CDTF">2026-01-26T07:34:00Z</dcterms:modified>
</cp:coreProperties>
</file>